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94FA" w14:textId="0D0779A7" w:rsidR="00BD6F51" w:rsidRPr="00EC6DD6" w:rsidRDefault="00DB7BA7" w:rsidP="00DB7BA7">
      <w:pPr>
        <w:ind w:left="2160"/>
        <w:rPr>
          <w:lang w:val="sl-SI"/>
        </w:rPr>
      </w:pPr>
      <w:r w:rsidRPr="00EC6DD6">
        <w:rPr>
          <w:noProof/>
          <w:lang w:val="sl-SI"/>
        </w:rPr>
        <w:t xml:space="preserve">   </w:t>
      </w:r>
      <w:r w:rsidR="0052330A" w:rsidRPr="00EC6DD6">
        <w:rPr>
          <w:noProof/>
          <w:lang w:val="sl-SI" w:eastAsia="sl-SI"/>
        </w:rPr>
        <w:drawing>
          <wp:inline distT="0" distB="0" distL="0" distR="0" wp14:anchorId="7A45FC72" wp14:editId="70380903">
            <wp:extent cx="2224405" cy="896620"/>
            <wp:effectExtent l="0" t="0" r="0" b="0"/>
            <wp:docPr id="1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A126A" w14:textId="77777777" w:rsidR="007B3E32" w:rsidRPr="00EC6DD6" w:rsidRDefault="007B3E32" w:rsidP="007B3E32">
      <w:pPr>
        <w:tabs>
          <w:tab w:val="left" w:pos="3686"/>
          <w:tab w:val="left" w:pos="6663"/>
          <w:tab w:val="left" w:pos="7655"/>
        </w:tabs>
        <w:spacing w:line="240" w:lineRule="auto"/>
        <w:ind w:right="-1134"/>
        <w:rPr>
          <w:rStyle w:val="podatki1"/>
          <w:b w:val="0"/>
          <w:i/>
          <w:sz w:val="22"/>
          <w:u w:val="single"/>
          <w:lang w:val="sl-SI"/>
        </w:rPr>
      </w:pPr>
    </w:p>
    <w:p w14:paraId="3BB12CF2" w14:textId="79D2021E" w:rsidR="00B771AF" w:rsidRPr="00EC6DD6" w:rsidRDefault="0052330A" w:rsidP="007B3E32">
      <w:pPr>
        <w:tabs>
          <w:tab w:val="left" w:pos="3686"/>
          <w:tab w:val="left" w:pos="6663"/>
          <w:tab w:val="left" w:pos="7655"/>
        </w:tabs>
        <w:spacing w:line="240" w:lineRule="auto"/>
        <w:ind w:right="-1134"/>
        <w:rPr>
          <w:rStyle w:val="podatki1"/>
          <w:lang w:val="sl-SI"/>
        </w:rPr>
      </w:pPr>
      <w:r w:rsidRPr="00EC6DD6">
        <w:rPr>
          <w:noProof/>
          <w:lang w:val="sl-SI"/>
        </w:rPr>
        <w:drawing>
          <wp:anchor distT="0" distB="0" distL="114300" distR="114300" simplePos="0" relativeHeight="251657728" behindDoc="0" locked="0" layoutInCell="1" allowOverlap="1" wp14:anchorId="0C3E1393" wp14:editId="138F418A">
            <wp:simplePos x="0" y="0"/>
            <wp:positionH relativeFrom="column">
              <wp:posOffset>1522095</wp:posOffset>
            </wp:positionH>
            <wp:positionV relativeFrom="page">
              <wp:posOffset>2348230</wp:posOffset>
            </wp:positionV>
            <wp:extent cx="556260" cy="628650"/>
            <wp:effectExtent l="0" t="0" r="0" b="0"/>
            <wp:wrapNone/>
            <wp:docPr id="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47C0" w:rsidRPr="00EC6DD6">
        <w:rPr>
          <w:rFonts w:ascii="Times New Roman" w:hAnsi="Times New Roman"/>
          <w:i/>
          <w:sz w:val="24"/>
          <w:szCs w:val="24"/>
          <w:u w:val="single"/>
          <w:lang w:val="sl-SI"/>
        </w:rPr>
        <w:br/>
      </w:r>
      <w:r w:rsidR="00B771AF" w:rsidRPr="00EC6DD6">
        <w:rPr>
          <w:rStyle w:val="podatki1"/>
          <w:b w:val="0"/>
          <w:i/>
          <w:sz w:val="22"/>
          <w:u w:val="single"/>
          <w:lang w:val="sl-SI"/>
        </w:rPr>
        <w:t>Investitor:</w:t>
      </w:r>
      <w:r w:rsidR="006B41AA" w:rsidRPr="00EC6DD6">
        <w:rPr>
          <w:rStyle w:val="podatki1"/>
          <w:b w:val="0"/>
          <w:sz w:val="22"/>
          <w:lang w:val="sl-SI"/>
        </w:rPr>
        <w:tab/>
      </w:r>
      <w:r w:rsidR="007B3E32" w:rsidRPr="00EC6DD6">
        <w:rPr>
          <w:rStyle w:val="podatki1"/>
          <w:lang w:val="sl-SI"/>
        </w:rPr>
        <w:t>Občina Žiri</w:t>
      </w:r>
      <w:r w:rsidR="007B3E32" w:rsidRPr="00EC6DD6">
        <w:rPr>
          <w:rStyle w:val="podatki1"/>
          <w:lang w:val="sl-SI"/>
        </w:rPr>
        <w:br/>
      </w:r>
      <w:r w:rsidR="007B3E32" w:rsidRPr="00EC6DD6">
        <w:rPr>
          <w:rStyle w:val="podatki1"/>
          <w:lang w:val="sl-SI"/>
        </w:rPr>
        <w:tab/>
        <w:t>Loška cesta 1</w:t>
      </w:r>
      <w:r w:rsidR="007B3E32" w:rsidRPr="00EC6DD6">
        <w:rPr>
          <w:rStyle w:val="podatki1"/>
          <w:lang w:val="sl-SI"/>
        </w:rPr>
        <w:br/>
      </w:r>
      <w:r w:rsidR="007B3E32" w:rsidRPr="00EC6DD6">
        <w:rPr>
          <w:rStyle w:val="podatki1"/>
          <w:lang w:val="sl-SI"/>
        </w:rPr>
        <w:tab/>
        <w:t>4226 Žiri</w:t>
      </w:r>
    </w:p>
    <w:p w14:paraId="171621D9" w14:textId="77777777" w:rsidR="00386B52" w:rsidRPr="00EC6DD6" w:rsidRDefault="00386B52" w:rsidP="00B247C0">
      <w:pPr>
        <w:tabs>
          <w:tab w:val="left" w:pos="2410"/>
          <w:tab w:val="left" w:pos="6663"/>
        </w:tabs>
        <w:spacing w:line="240" w:lineRule="auto"/>
        <w:rPr>
          <w:rStyle w:val="podatki1"/>
          <w:b w:val="0"/>
          <w:i/>
          <w:sz w:val="22"/>
          <w:u w:val="single"/>
          <w:lang w:val="sl-SI"/>
        </w:rPr>
      </w:pPr>
    </w:p>
    <w:p w14:paraId="471D44D1" w14:textId="77777777" w:rsidR="007B3E32" w:rsidRPr="00EC6DD6" w:rsidRDefault="007B3E32" w:rsidP="007B3E32">
      <w:pPr>
        <w:tabs>
          <w:tab w:val="left" w:pos="2410"/>
        </w:tabs>
        <w:spacing w:line="240" w:lineRule="auto"/>
        <w:ind w:left="2410" w:right="-333" w:hanging="2410"/>
        <w:rPr>
          <w:rFonts w:ascii="Times New Roman" w:hAnsi="Times New Roman"/>
          <w:i/>
          <w:u w:val="single"/>
          <w:lang w:val="sl-SI"/>
        </w:rPr>
      </w:pPr>
    </w:p>
    <w:p w14:paraId="48E5EE9A" w14:textId="77777777" w:rsidR="00FE3F27" w:rsidRPr="00EC6DD6" w:rsidRDefault="00ED2FFD" w:rsidP="00705D22">
      <w:pPr>
        <w:tabs>
          <w:tab w:val="left" w:pos="2410"/>
        </w:tabs>
        <w:spacing w:line="240" w:lineRule="auto"/>
        <w:ind w:left="2410" w:right="-333" w:hanging="2410"/>
        <w:rPr>
          <w:rFonts w:ascii="Times New Roman" w:hAnsi="Times New Roman"/>
          <w:b/>
          <w:bCs/>
          <w:sz w:val="36"/>
          <w:szCs w:val="36"/>
          <w:lang w:val="sl-SI"/>
        </w:rPr>
      </w:pPr>
      <w:r w:rsidRPr="00EC6DD6">
        <w:rPr>
          <w:rFonts w:ascii="Times New Roman" w:hAnsi="Times New Roman"/>
          <w:i/>
          <w:u w:val="single"/>
          <w:lang w:val="sl-SI"/>
        </w:rPr>
        <w:t>Objekt:</w:t>
      </w:r>
      <w:r w:rsidRPr="00EC6DD6">
        <w:rPr>
          <w:rFonts w:ascii="Times New Roman" w:hAnsi="Times New Roman"/>
          <w:i/>
          <w:lang w:val="sl-SI"/>
        </w:rPr>
        <w:tab/>
      </w:r>
      <w:r w:rsidR="00705D22" w:rsidRPr="00EC6DD6">
        <w:rPr>
          <w:rFonts w:ascii="Times New Roman" w:hAnsi="Times New Roman"/>
          <w:b/>
          <w:bCs/>
          <w:sz w:val="36"/>
          <w:szCs w:val="36"/>
          <w:lang w:val="sl-SI"/>
        </w:rPr>
        <w:t>Hidrološko hidravlična študija za načrtovano pomožno nogometno</w:t>
      </w:r>
      <w:r w:rsidR="00705D22" w:rsidRPr="00EC6DD6">
        <w:rPr>
          <w:rFonts w:ascii="Times New Roman" w:hAnsi="Times New Roman"/>
          <w:b/>
          <w:bCs/>
          <w:sz w:val="36"/>
          <w:szCs w:val="36"/>
          <w:lang w:val="sl-SI"/>
        </w:rPr>
        <w:br/>
        <w:t>igrišče v občini Žiri</w:t>
      </w:r>
    </w:p>
    <w:p w14:paraId="37FF5A45" w14:textId="77777777" w:rsidR="004F35CC" w:rsidRPr="00EC6DD6" w:rsidRDefault="004F35CC" w:rsidP="00644B1A">
      <w:pPr>
        <w:tabs>
          <w:tab w:val="left" w:pos="2410"/>
        </w:tabs>
        <w:spacing w:line="240" w:lineRule="auto"/>
        <w:ind w:left="2410" w:right="-333" w:hanging="2410"/>
        <w:rPr>
          <w:rFonts w:ascii="Times New Roman" w:hAnsi="Times New Roman"/>
          <w:i/>
          <w:u w:val="single"/>
          <w:lang w:val="sl-SI"/>
        </w:rPr>
      </w:pPr>
    </w:p>
    <w:p w14:paraId="5A36D81D" w14:textId="77777777" w:rsidR="007B3E32" w:rsidRPr="00EC6DD6" w:rsidRDefault="007B3E32" w:rsidP="00B247C0">
      <w:pPr>
        <w:tabs>
          <w:tab w:val="left" w:pos="2410"/>
        </w:tabs>
        <w:spacing w:line="240" w:lineRule="auto"/>
        <w:rPr>
          <w:rFonts w:ascii="Times New Roman" w:hAnsi="Times New Roman"/>
          <w:i/>
          <w:u w:val="single"/>
          <w:lang w:val="sl-SI"/>
        </w:rPr>
      </w:pPr>
    </w:p>
    <w:p w14:paraId="050DC294" w14:textId="508242C6" w:rsidR="00ED2FFD" w:rsidRPr="00EC6DD6" w:rsidRDefault="00ED2FFD" w:rsidP="00B247C0">
      <w:pPr>
        <w:tabs>
          <w:tab w:val="left" w:pos="2410"/>
        </w:tabs>
        <w:spacing w:line="240" w:lineRule="auto"/>
        <w:rPr>
          <w:rFonts w:ascii="Times New Roman" w:hAnsi="Times New Roman"/>
          <w:i/>
          <w:u w:val="single"/>
          <w:lang w:val="sl-SI"/>
        </w:rPr>
      </w:pPr>
      <w:r w:rsidRPr="00EC6DD6">
        <w:rPr>
          <w:rFonts w:ascii="Times New Roman" w:hAnsi="Times New Roman"/>
          <w:i/>
          <w:u w:val="single"/>
          <w:lang w:val="sl-SI"/>
        </w:rPr>
        <w:t>Vrsta projektne</w:t>
      </w:r>
      <w:r w:rsidRPr="00EC6DD6">
        <w:rPr>
          <w:rFonts w:ascii="Times New Roman" w:hAnsi="Times New Roman"/>
          <w:i/>
          <w:lang w:val="sl-SI"/>
        </w:rPr>
        <w:tab/>
      </w:r>
      <w:r w:rsidR="004F35CC" w:rsidRPr="00EC6DD6">
        <w:rPr>
          <w:rStyle w:val="podatki1"/>
          <w:lang w:val="sl-SI"/>
        </w:rPr>
        <w:t>študija</w:t>
      </w:r>
      <w:r w:rsidR="00EC6DD6" w:rsidRPr="00EC6DD6">
        <w:rPr>
          <w:rStyle w:val="podatki1"/>
          <w:lang w:val="sl-SI"/>
        </w:rPr>
        <w:t xml:space="preserve"> - dopolnitev</w:t>
      </w:r>
      <w:r w:rsidRPr="00EC6DD6">
        <w:rPr>
          <w:rFonts w:ascii="Times New Roman" w:hAnsi="Times New Roman"/>
          <w:i/>
          <w:u w:val="single"/>
          <w:lang w:val="sl-SI"/>
        </w:rPr>
        <w:br/>
        <w:t>dokumentacije:</w:t>
      </w:r>
    </w:p>
    <w:p w14:paraId="7BEE6CC5" w14:textId="77777777" w:rsidR="004F35CC" w:rsidRPr="00EC6DD6" w:rsidRDefault="004F35CC" w:rsidP="00B247C0">
      <w:pPr>
        <w:tabs>
          <w:tab w:val="left" w:pos="2410"/>
        </w:tabs>
        <w:spacing w:line="240" w:lineRule="auto"/>
        <w:rPr>
          <w:rFonts w:ascii="Times New Roman" w:hAnsi="Times New Roman"/>
          <w:i/>
          <w:u w:val="single"/>
          <w:lang w:val="sl-SI"/>
        </w:rPr>
      </w:pPr>
    </w:p>
    <w:p w14:paraId="04CFCCF0" w14:textId="77777777" w:rsidR="004F35CC" w:rsidRPr="00EC6DD6" w:rsidRDefault="004F35CC" w:rsidP="00B247C0">
      <w:pPr>
        <w:tabs>
          <w:tab w:val="left" w:pos="2410"/>
        </w:tabs>
        <w:spacing w:line="240" w:lineRule="auto"/>
        <w:rPr>
          <w:rFonts w:ascii="Times New Roman" w:hAnsi="Times New Roman"/>
          <w:i/>
          <w:u w:val="single"/>
          <w:lang w:val="sl-SI"/>
        </w:rPr>
      </w:pPr>
    </w:p>
    <w:p w14:paraId="32F5C0F8" w14:textId="77777777" w:rsidR="004F35CC" w:rsidRPr="00EC6DD6" w:rsidRDefault="00ED2FFD" w:rsidP="0013107A">
      <w:pPr>
        <w:tabs>
          <w:tab w:val="left" w:pos="2410"/>
        </w:tabs>
        <w:spacing w:line="240" w:lineRule="auto"/>
        <w:rPr>
          <w:rFonts w:ascii="Times New Roman" w:hAnsi="Times New Roman"/>
          <w:lang w:val="sl-SI"/>
        </w:rPr>
      </w:pPr>
      <w:r w:rsidRPr="00EC6DD6">
        <w:rPr>
          <w:rFonts w:ascii="Times New Roman" w:hAnsi="Times New Roman"/>
          <w:i/>
          <w:u w:val="single"/>
          <w:lang w:val="sl-SI"/>
        </w:rPr>
        <w:t>Projektant:</w:t>
      </w:r>
      <w:r w:rsidRPr="00EC6DD6">
        <w:rPr>
          <w:rFonts w:ascii="Times New Roman" w:hAnsi="Times New Roman"/>
          <w:lang w:val="sl-SI"/>
        </w:rPr>
        <w:tab/>
      </w:r>
      <w:r w:rsidR="00DB7BA7" w:rsidRPr="00EC6DD6">
        <w:rPr>
          <w:rStyle w:val="podatki1"/>
          <w:lang w:val="sl-SI"/>
        </w:rPr>
        <w:t>IZVO-R, projektiranje in inženiring d.o.o.</w:t>
      </w:r>
      <w:r w:rsidR="00BE46FE" w:rsidRPr="00EC6DD6">
        <w:rPr>
          <w:rStyle w:val="podatki1"/>
          <w:lang w:val="sl-SI"/>
        </w:rPr>
        <w:br/>
      </w:r>
      <w:r w:rsidR="00BE46FE" w:rsidRPr="00EC6DD6">
        <w:rPr>
          <w:rStyle w:val="podatki1"/>
          <w:lang w:val="sl-SI"/>
        </w:rPr>
        <w:tab/>
        <w:t>Pot za Brdom 102, 1000 Ljublja</w:t>
      </w:r>
      <w:r w:rsidR="0013107A" w:rsidRPr="00EC6DD6">
        <w:rPr>
          <w:rStyle w:val="podatki1"/>
          <w:lang w:val="sl-SI"/>
        </w:rPr>
        <w:t>na</w:t>
      </w:r>
    </w:p>
    <w:p w14:paraId="18F8C343" w14:textId="77777777" w:rsidR="004F35CC" w:rsidRPr="00EC6DD6" w:rsidRDefault="004F35CC" w:rsidP="00B247C0">
      <w:pPr>
        <w:tabs>
          <w:tab w:val="left" w:pos="2410"/>
          <w:tab w:val="left" w:pos="4820"/>
        </w:tabs>
        <w:spacing w:after="0" w:line="240" w:lineRule="auto"/>
        <w:rPr>
          <w:rFonts w:ascii="Times New Roman" w:hAnsi="Times New Roman"/>
          <w:i/>
          <w:u w:val="single"/>
          <w:lang w:val="sl-SI"/>
        </w:rPr>
      </w:pPr>
    </w:p>
    <w:p w14:paraId="1A679AAA" w14:textId="77777777" w:rsidR="007B3E32" w:rsidRPr="00EC6DD6" w:rsidRDefault="007B3E32" w:rsidP="00B247C0">
      <w:pPr>
        <w:tabs>
          <w:tab w:val="left" w:pos="2410"/>
          <w:tab w:val="left" w:pos="4820"/>
        </w:tabs>
        <w:spacing w:after="0" w:line="240" w:lineRule="auto"/>
        <w:rPr>
          <w:rFonts w:ascii="Times New Roman" w:hAnsi="Times New Roman"/>
          <w:i/>
          <w:u w:val="single"/>
          <w:lang w:val="sl-SI"/>
        </w:rPr>
      </w:pPr>
    </w:p>
    <w:p w14:paraId="13A51D83" w14:textId="4BB00175" w:rsidR="00ED2FFD" w:rsidRPr="00EC6DD6" w:rsidRDefault="00ED2FFD" w:rsidP="00B247C0">
      <w:pPr>
        <w:tabs>
          <w:tab w:val="left" w:pos="2410"/>
          <w:tab w:val="left" w:pos="4820"/>
        </w:tabs>
        <w:spacing w:after="0" w:line="240" w:lineRule="auto"/>
        <w:rPr>
          <w:rFonts w:ascii="Times New Roman" w:hAnsi="Times New Roman"/>
          <w:lang w:val="sl-SI"/>
        </w:rPr>
      </w:pPr>
      <w:r w:rsidRPr="00EC6DD6">
        <w:rPr>
          <w:rFonts w:ascii="Times New Roman" w:hAnsi="Times New Roman"/>
          <w:i/>
          <w:u w:val="single"/>
          <w:lang w:val="sl-SI"/>
        </w:rPr>
        <w:t>Odgovorn</w:t>
      </w:r>
      <w:r w:rsidR="00705D22" w:rsidRPr="00EC6DD6">
        <w:rPr>
          <w:rFonts w:ascii="Times New Roman" w:hAnsi="Times New Roman"/>
          <w:i/>
          <w:u w:val="single"/>
          <w:lang w:val="sl-SI"/>
        </w:rPr>
        <w:t>a oseba</w:t>
      </w:r>
      <w:r w:rsidRPr="00EC6DD6">
        <w:rPr>
          <w:rFonts w:ascii="Times New Roman" w:hAnsi="Times New Roman"/>
          <w:lang w:val="sl-SI"/>
        </w:rPr>
        <w:tab/>
      </w:r>
      <w:r w:rsidR="00705D22" w:rsidRPr="00EC6DD6">
        <w:rPr>
          <w:rFonts w:ascii="Times New Roman" w:hAnsi="Times New Roman"/>
          <w:lang w:val="sl-SI"/>
        </w:rPr>
        <w:t>Matjaž</w:t>
      </w:r>
      <w:r w:rsidR="00150332" w:rsidRPr="00EC6DD6">
        <w:rPr>
          <w:rFonts w:ascii="Times New Roman" w:hAnsi="Times New Roman"/>
          <w:lang w:val="sl-SI"/>
        </w:rPr>
        <w:t xml:space="preserve"> Udovč</w:t>
      </w:r>
      <w:r w:rsidR="00BE46FE" w:rsidRPr="00EC6DD6">
        <w:rPr>
          <w:rFonts w:ascii="Times New Roman" w:hAnsi="Times New Roman"/>
          <w:lang w:val="sl-SI"/>
        </w:rPr>
        <w:t xml:space="preserve">, univ. dipl. inž. grad.   </w:t>
      </w:r>
      <w:r w:rsidRPr="00EC6DD6">
        <w:rPr>
          <w:rFonts w:ascii="Times New Roman" w:hAnsi="Times New Roman"/>
          <w:i/>
          <w:u w:val="single"/>
          <w:lang w:val="sl-SI"/>
        </w:rPr>
        <w:br/>
      </w:r>
      <w:r w:rsidR="00705D22" w:rsidRPr="00EC6DD6">
        <w:rPr>
          <w:rFonts w:ascii="Times New Roman" w:hAnsi="Times New Roman"/>
          <w:i/>
          <w:u w:val="single"/>
          <w:lang w:val="sl-SI"/>
        </w:rPr>
        <w:t>projektanta</w:t>
      </w:r>
      <w:r w:rsidRPr="00EC6DD6">
        <w:rPr>
          <w:rFonts w:ascii="Times New Roman" w:hAnsi="Times New Roman"/>
          <w:i/>
          <w:u w:val="single"/>
          <w:lang w:val="sl-SI"/>
        </w:rPr>
        <w:t>:</w:t>
      </w:r>
      <w:r w:rsidR="00BE46FE" w:rsidRPr="00EC6DD6">
        <w:rPr>
          <w:rFonts w:ascii="Times New Roman" w:hAnsi="Times New Roman"/>
          <w:lang w:val="sl-SI"/>
        </w:rPr>
        <w:tab/>
      </w:r>
      <w:r w:rsidR="00BE46FE" w:rsidRPr="00EC6DD6">
        <w:rPr>
          <w:rFonts w:ascii="Times New Roman" w:hAnsi="Times New Roman"/>
          <w:lang w:val="sl-SI"/>
        </w:rPr>
        <w:tab/>
        <w:t>Podpis:</w:t>
      </w:r>
    </w:p>
    <w:p w14:paraId="4069F572" w14:textId="77777777" w:rsidR="00BE46FE" w:rsidRPr="00EC6DD6" w:rsidRDefault="00BE46FE" w:rsidP="00B247C0">
      <w:pPr>
        <w:spacing w:line="240" w:lineRule="auto"/>
        <w:rPr>
          <w:rFonts w:ascii="Times New Roman" w:hAnsi="Times New Roman"/>
          <w:i/>
          <w:u w:val="single"/>
          <w:lang w:val="sl-SI"/>
        </w:rPr>
      </w:pPr>
    </w:p>
    <w:p w14:paraId="3BF9DB80" w14:textId="77777777" w:rsidR="00E915BF" w:rsidRPr="00EC6DD6" w:rsidRDefault="00E915BF" w:rsidP="00B247C0">
      <w:pPr>
        <w:spacing w:line="240" w:lineRule="auto"/>
        <w:rPr>
          <w:rFonts w:ascii="Times New Roman" w:hAnsi="Times New Roman"/>
          <w:i/>
          <w:u w:val="single"/>
          <w:lang w:val="sl-SI"/>
        </w:rPr>
      </w:pPr>
    </w:p>
    <w:p w14:paraId="7B66831B" w14:textId="77777777" w:rsidR="0042418B" w:rsidRPr="00EC6DD6" w:rsidRDefault="00705D22" w:rsidP="00B247C0">
      <w:pPr>
        <w:tabs>
          <w:tab w:val="left" w:pos="2410"/>
          <w:tab w:val="left" w:pos="4820"/>
          <w:tab w:val="left" w:pos="6804"/>
        </w:tabs>
        <w:spacing w:line="240" w:lineRule="auto"/>
        <w:rPr>
          <w:rFonts w:ascii="Times New Roman" w:hAnsi="Times New Roman"/>
          <w:lang w:val="sl-SI"/>
        </w:rPr>
      </w:pPr>
      <w:r w:rsidRPr="00EC6DD6">
        <w:rPr>
          <w:rFonts w:ascii="Times New Roman" w:hAnsi="Times New Roman"/>
          <w:i/>
          <w:u w:val="single"/>
          <w:lang w:val="sl-SI"/>
        </w:rPr>
        <w:t>Pooblaščeni inženir</w:t>
      </w:r>
      <w:r w:rsidR="00FE3F27" w:rsidRPr="00EC6DD6">
        <w:rPr>
          <w:rFonts w:ascii="Times New Roman" w:hAnsi="Times New Roman"/>
          <w:i/>
          <w:u w:val="single"/>
          <w:lang w:val="sl-SI"/>
        </w:rPr>
        <w:t>:</w:t>
      </w:r>
      <w:r w:rsidR="00FE3F27" w:rsidRPr="00EC6DD6">
        <w:rPr>
          <w:rFonts w:ascii="Times New Roman" w:hAnsi="Times New Roman"/>
          <w:lang w:val="sl-SI"/>
        </w:rPr>
        <w:tab/>
        <w:t xml:space="preserve">Matic Košak, univ. dipl. inž. grad.    </w:t>
      </w:r>
      <w:r w:rsidR="000E3189" w:rsidRPr="00EC6DD6">
        <w:rPr>
          <w:rFonts w:ascii="Times New Roman" w:hAnsi="Times New Roman"/>
          <w:lang w:val="sl-SI"/>
        </w:rPr>
        <w:tab/>
        <w:t xml:space="preserve">Id. št.: </w:t>
      </w:r>
      <w:r w:rsidR="00FE3F27" w:rsidRPr="00EC6DD6">
        <w:rPr>
          <w:rFonts w:ascii="Times New Roman" w:hAnsi="Times New Roman"/>
          <w:lang w:val="sl-SI"/>
        </w:rPr>
        <w:t xml:space="preserve">G-3579 </w:t>
      </w:r>
    </w:p>
    <w:p w14:paraId="26C09932" w14:textId="77777777" w:rsidR="00FE3F27" w:rsidRPr="00EC6DD6" w:rsidRDefault="0042418B" w:rsidP="00B247C0">
      <w:pPr>
        <w:tabs>
          <w:tab w:val="left" w:pos="2410"/>
          <w:tab w:val="left" w:pos="4820"/>
          <w:tab w:val="left" w:pos="6804"/>
        </w:tabs>
        <w:spacing w:line="240" w:lineRule="auto"/>
        <w:rPr>
          <w:rFonts w:ascii="Times New Roman" w:hAnsi="Times New Roman"/>
          <w:i/>
          <w:u w:val="single"/>
          <w:lang w:val="sl-SI"/>
        </w:rPr>
      </w:pPr>
      <w:r w:rsidRPr="00EC6DD6">
        <w:rPr>
          <w:rFonts w:ascii="Times New Roman" w:hAnsi="Times New Roman"/>
          <w:lang w:val="sl-SI"/>
        </w:rPr>
        <w:tab/>
      </w:r>
      <w:r w:rsidRPr="00EC6DD6">
        <w:rPr>
          <w:rFonts w:ascii="Times New Roman" w:hAnsi="Times New Roman"/>
          <w:lang w:val="sl-SI"/>
        </w:rPr>
        <w:tab/>
        <w:t>Podpis:</w:t>
      </w:r>
      <w:r w:rsidR="00FE3F27" w:rsidRPr="00EC6DD6">
        <w:rPr>
          <w:rFonts w:ascii="Times New Roman" w:hAnsi="Times New Roman"/>
          <w:lang w:val="sl-SI"/>
        </w:rPr>
        <w:t xml:space="preserve">  </w:t>
      </w:r>
    </w:p>
    <w:p w14:paraId="45C1ECB4" w14:textId="77777777" w:rsidR="00E915BF" w:rsidRPr="00EC6DD6" w:rsidRDefault="00E915BF" w:rsidP="00B247C0">
      <w:pPr>
        <w:tabs>
          <w:tab w:val="left" w:pos="2410"/>
          <w:tab w:val="left" w:pos="4820"/>
          <w:tab w:val="left" w:pos="6804"/>
        </w:tabs>
        <w:spacing w:line="240" w:lineRule="auto"/>
        <w:rPr>
          <w:rFonts w:ascii="Times New Roman" w:hAnsi="Times New Roman"/>
          <w:i/>
          <w:u w:val="single"/>
          <w:lang w:val="sl-SI"/>
        </w:rPr>
      </w:pPr>
    </w:p>
    <w:p w14:paraId="3BA2918E" w14:textId="77777777" w:rsidR="007B3E32" w:rsidRPr="00EC6DD6" w:rsidRDefault="00D82ADC" w:rsidP="00B247C0">
      <w:pPr>
        <w:tabs>
          <w:tab w:val="left" w:pos="2410"/>
          <w:tab w:val="left" w:pos="4820"/>
          <w:tab w:val="left" w:pos="6804"/>
        </w:tabs>
        <w:spacing w:line="240" w:lineRule="auto"/>
        <w:rPr>
          <w:rFonts w:ascii="Times New Roman" w:hAnsi="Times New Roman"/>
          <w:i/>
          <w:u w:val="single"/>
          <w:lang w:val="sl-SI"/>
        </w:rPr>
      </w:pPr>
      <w:r w:rsidRPr="00EC6DD6">
        <w:rPr>
          <w:rFonts w:ascii="Times New Roman" w:hAnsi="Times New Roman"/>
          <w:i/>
          <w:u w:val="single"/>
          <w:lang w:val="sl-SI"/>
        </w:rPr>
        <w:br/>
      </w:r>
    </w:p>
    <w:p w14:paraId="66B6B818" w14:textId="77777777" w:rsidR="00E915BF" w:rsidRPr="00EC6DD6" w:rsidRDefault="00ED2FFD" w:rsidP="00B247C0">
      <w:pPr>
        <w:tabs>
          <w:tab w:val="left" w:pos="2410"/>
          <w:tab w:val="left" w:pos="4820"/>
          <w:tab w:val="left" w:pos="6804"/>
        </w:tabs>
        <w:spacing w:line="240" w:lineRule="auto"/>
        <w:rPr>
          <w:rStyle w:val="podatki1"/>
          <w:lang w:val="sl-SI"/>
        </w:rPr>
      </w:pPr>
      <w:r w:rsidRPr="00EC6DD6">
        <w:rPr>
          <w:rFonts w:ascii="Times New Roman" w:hAnsi="Times New Roman"/>
          <w:i/>
          <w:u w:val="single"/>
          <w:lang w:val="sl-SI"/>
        </w:rPr>
        <w:t xml:space="preserve">Številka </w:t>
      </w:r>
      <w:r w:rsidR="002D75E9" w:rsidRPr="00EC6DD6">
        <w:rPr>
          <w:rFonts w:ascii="Times New Roman" w:hAnsi="Times New Roman"/>
          <w:i/>
          <w:u w:val="single"/>
          <w:lang w:val="sl-SI"/>
        </w:rPr>
        <w:t>študije</w:t>
      </w:r>
      <w:r w:rsidRPr="00EC6DD6">
        <w:rPr>
          <w:rFonts w:ascii="Times New Roman" w:hAnsi="Times New Roman"/>
          <w:i/>
          <w:u w:val="single"/>
          <w:lang w:val="sl-SI"/>
        </w:rPr>
        <w:t>:</w:t>
      </w:r>
      <w:r w:rsidR="00BE46FE" w:rsidRPr="00EC6DD6">
        <w:rPr>
          <w:rFonts w:ascii="Times New Roman" w:hAnsi="Times New Roman"/>
          <w:lang w:val="sl-SI"/>
        </w:rPr>
        <w:tab/>
      </w:r>
      <w:r w:rsidR="007B3E32" w:rsidRPr="00EC6DD6">
        <w:rPr>
          <w:rStyle w:val="podatki1"/>
          <w:lang w:val="sl-SI"/>
        </w:rPr>
        <w:t>N</w:t>
      </w:r>
      <w:r w:rsidR="00705D22" w:rsidRPr="00EC6DD6">
        <w:rPr>
          <w:rStyle w:val="podatki1"/>
          <w:lang w:val="sl-SI"/>
        </w:rPr>
        <w:t>78</w:t>
      </w:r>
      <w:r w:rsidR="0042418B" w:rsidRPr="00EC6DD6">
        <w:rPr>
          <w:rStyle w:val="podatki1"/>
          <w:lang w:val="sl-SI"/>
        </w:rPr>
        <w:t>/</w:t>
      </w:r>
      <w:r w:rsidR="007B3E32" w:rsidRPr="00EC6DD6">
        <w:rPr>
          <w:rStyle w:val="podatki1"/>
          <w:lang w:val="sl-SI"/>
        </w:rPr>
        <w:t>2</w:t>
      </w:r>
      <w:r w:rsidR="00705D22" w:rsidRPr="00EC6DD6">
        <w:rPr>
          <w:rStyle w:val="podatki1"/>
          <w:lang w:val="sl-SI"/>
        </w:rPr>
        <w:t>1</w:t>
      </w:r>
    </w:p>
    <w:p w14:paraId="0AC163D0" w14:textId="0024CCE2" w:rsidR="003B6916" w:rsidRPr="00EC6DD6" w:rsidRDefault="00ED2FFD" w:rsidP="007D3B3A">
      <w:pPr>
        <w:tabs>
          <w:tab w:val="left" w:pos="2410"/>
        </w:tabs>
        <w:spacing w:line="240" w:lineRule="auto"/>
        <w:rPr>
          <w:rFonts w:ascii="Times New Roman" w:hAnsi="Times New Roman"/>
          <w:lang w:val="sl-SI"/>
        </w:rPr>
        <w:sectPr w:rsidR="003B6916" w:rsidRPr="00EC6DD6" w:rsidSect="00492F6E">
          <w:pgSz w:w="11907" w:h="16839" w:code="9"/>
          <w:pgMar w:top="1134" w:right="1134" w:bottom="1440" w:left="2268" w:header="708" w:footer="708" w:gutter="0"/>
          <w:cols w:space="708"/>
          <w:docGrid w:linePitch="360"/>
        </w:sectPr>
      </w:pPr>
      <w:r w:rsidRPr="00EC6DD6">
        <w:rPr>
          <w:rFonts w:ascii="Times New Roman" w:hAnsi="Times New Roman"/>
          <w:i/>
          <w:u w:val="single"/>
          <w:lang w:val="sl-SI"/>
        </w:rPr>
        <w:t>Datum:</w:t>
      </w:r>
      <w:r w:rsidR="00890496" w:rsidRPr="00EC6DD6">
        <w:rPr>
          <w:rFonts w:ascii="Times New Roman" w:hAnsi="Times New Roman"/>
          <w:lang w:val="sl-SI"/>
        </w:rPr>
        <w:tab/>
        <w:t xml:space="preserve">V Ljubljani, </w:t>
      </w:r>
      <w:r w:rsidR="007B3E32" w:rsidRPr="00EC6DD6">
        <w:rPr>
          <w:rFonts w:ascii="Times New Roman" w:hAnsi="Times New Roman"/>
          <w:lang w:val="sl-SI"/>
        </w:rPr>
        <w:t>februar</w:t>
      </w:r>
      <w:r w:rsidR="0042418B" w:rsidRPr="00EC6DD6">
        <w:rPr>
          <w:rFonts w:ascii="Times New Roman" w:hAnsi="Times New Roman"/>
          <w:lang w:val="sl-SI"/>
        </w:rPr>
        <w:t xml:space="preserve"> 20</w:t>
      </w:r>
      <w:r w:rsidR="007B3E32" w:rsidRPr="00EC6DD6">
        <w:rPr>
          <w:rFonts w:ascii="Times New Roman" w:hAnsi="Times New Roman"/>
          <w:lang w:val="sl-SI"/>
        </w:rPr>
        <w:t>21</w:t>
      </w:r>
      <w:r w:rsidR="00EC6DD6" w:rsidRPr="00EC6DD6">
        <w:rPr>
          <w:rFonts w:ascii="Times New Roman" w:hAnsi="Times New Roman"/>
          <w:lang w:val="sl-SI"/>
        </w:rPr>
        <w:t xml:space="preserve">, </w:t>
      </w:r>
      <w:r w:rsidR="0011342D">
        <w:rPr>
          <w:rFonts w:ascii="Times New Roman" w:hAnsi="Times New Roman"/>
          <w:lang w:val="sl-SI"/>
        </w:rPr>
        <w:t>november</w:t>
      </w:r>
      <w:r w:rsidR="00EC6DD6" w:rsidRPr="00EC6DD6">
        <w:rPr>
          <w:rFonts w:ascii="Times New Roman" w:hAnsi="Times New Roman"/>
          <w:lang w:val="sl-SI"/>
        </w:rPr>
        <w:t xml:space="preserve"> 2025</w:t>
      </w:r>
    </w:p>
    <w:p w14:paraId="381ED60A" w14:textId="77777777" w:rsidR="000E1F02" w:rsidRPr="00EC6DD6" w:rsidRDefault="000E1F02" w:rsidP="00E32396">
      <w:pPr>
        <w:pStyle w:val="projekt"/>
        <w:rPr>
          <w:lang w:val="sl-SI"/>
        </w:rPr>
      </w:pPr>
    </w:p>
    <w:p w14:paraId="12060F4F" w14:textId="77777777" w:rsidR="00ED2FFD" w:rsidRPr="00EC6DD6" w:rsidRDefault="00E32396" w:rsidP="00E32396">
      <w:pPr>
        <w:pStyle w:val="projekt"/>
        <w:rPr>
          <w:rStyle w:val="Besedilooznabemesta1"/>
          <w:color w:val="auto"/>
          <w:lang w:val="sl-SI"/>
        </w:rPr>
      </w:pPr>
      <w:r w:rsidRPr="00EC6DD6">
        <w:rPr>
          <w:lang w:val="sl-SI"/>
        </w:rPr>
        <w:t>2</w:t>
      </w:r>
      <w:r w:rsidRPr="00EC6DD6">
        <w:rPr>
          <w:lang w:val="sl-SI"/>
        </w:rPr>
        <w:tab/>
        <w:t xml:space="preserve">KAZALO VSEBINE </w:t>
      </w:r>
      <w:r w:rsidR="002D75E9" w:rsidRPr="00EC6DD6">
        <w:rPr>
          <w:lang w:val="sl-SI"/>
        </w:rPr>
        <w:t>ŠTUDIJE</w:t>
      </w:r>
      <w:r w:rsidRPr="00EC6DD6">
        <w:rPr>
          <w:lang w:val="sl-SI"/>
        </w:rPr>
        <w:t xml:space="preserve"> št.: </w:t>
      </w:r>
      <w:r w:rsidR="007B3E32" w:rsidRPr="00EC6DD6">
        <w:rPr>
          <w:lang w:val="sl-SI"/>
        </w:rPr>
        <w:t>N</w:t>
      </w:r>
      <w:r w:rsidR="005F7094" w:rsidRPr="00EC6DD6">
        <w:rPr>
          <w:lang w:val="sl-SI"/>
        </w:rPr>
        <w:t>78</w:t>
      </w:r>
      <w:r w:rsidR="003C7083" w:rsidRPr="00EC6DD6">
        <w:rPr>
          <w:lang w:val="sl-SI"/>
        </w:rPr>
        <w:t>/</w:t>
      </w:r>
      <w:r w:rsidR="007B3E32" w:rsidRPr="00EC6DD6">
        <w:rPr>
          <w:lang w:val="sl-SI"/>
        </w:rPr>
        <w:t>2</w:t>
      </w:r>
      <w:r w:rsidR="005F7094" w:rsidRPr="00EC6DD6">
        <w:rPr>
          <w:lang w:val="sl-SI"/>
        </w:rPr>
        <w:t>1</w:t>
      </w:r>
    </w:p>
    <w:p w14:paraId="0D85FCBB" w14:textId="77777777" w:rsidR="004F35CC" w:rsidRPr="00EC6DD6" w:rsidRDefault="00E32396" w:rsidP="00705D22">
      <w:pPr>
        <w:pStyle w:val="projekt"/>
        <w:tabs>
          <w:tab w:val="left" w:pos="1560"/>
        </w:tabs>
        <w:ind w:left="1560" w:hanging="1560"/>
        <w:rPr>
          <w:rStyle w:val="podatki1"/>
          <w:b/>
          <w:lang w:val="sl-SI"/>
        </w:rPr>
      </w:pPr>
      <w:r w:rsidRPr="00EC6DD6">
        <w:rPr>
          <w:b w:val="0"/>
          <w:i/>
          <w:sz w:val="22"/>
          <w:szCs w:val="22"/>
          <w:u w:val="single"/>
          <w:lang w:val="sl-SI"/>
        </w:rPr>
        <w:t>Objekt:</w:t>
      </w:r>
      <w:r w:rsidRPr="00EC6DD6">
        <w:rPr>
          <w:b w:val="0"/>
          <w:i/>
          <w:sz w:val="22"/>
          <w:szCs w:val="22"/>
          <w:lang w:val="sl-SI"/>
        </w:rPr>
        <w:tab/>
      </w:r>
      <w:r w:rsidR="00705D22" w:rsidRPr="00EC6DD6">
        <w:rPr>
          <w:bCs/>
          <w:sz w:val="28"/>
          <w:lang w:val="sl-SI"/>
        </w:rPr>
        <w:t>Hidrološko hidravlična študija za načrtovano pomožno nogometno igrišče v občini Žiri</w:t>
      </w:r>
    </w:p>
    <w:p w14:paraId="683D39CB" w14:textId="77777777" w:rsidR="00E32396" w:rsidRPr="00EC6DD6" w:rsidRDefault="00E32396" w:rsidP="004F35CC">
      <w:pPr>
        <w:pStyle w:val="projekt"/>
        <w:tabs>
          <w:tab w:val="left" w:pos="1560"/>
        </w:tabs>
        <w:ind w:left="1560" w:hanging="1560"/>
        <w:rPr>
          <w:rStyle w:val="podatki1"/>
          <w:b/>
          <w:lang w:val="sl-SI"/>
        </w:rPr>
      </w:pPr>
      <w:r w:rsidRPr="00EC6DD6">
        <w:rPr>
          <w:rStyle w:val="podatki1"/>
          <w:b/>
          <w:lang w:val="sl-SI"/>
        </w:rPr>
        <w:t xml:space="preserve">Kazalo vsebine </w:t>
      </w:r>
      <w:r w:rsidR="002D75E9" w:rsidRPr="00EC6DD6">
        <w:rPr>
          <w:rStyle w:val="podatki1"/>
          <w:b/>
          <w:lang w:val="sl-SI"/>
        </w:rPr>
        <w:t>študije</w:t>
      </w:r>
      <w:r w:rsidRPr="00EC6DD6">
        <w:rPr>
          <w:rStyle w:val="podatki1"/>
          <w:b/>
          <w:lang w:val="sl-SI"/>
        </w:rPr>
        <w:t>:</w:t>
      </w:r>
    </w:p>
    <w:p w14:paraId="0FDF12DD" w14:textId="77777777" w:rsidR="00E32396" w:rsidRPr="00EC6DD6" w:rsidRDefault="00E248C9" w:rsidP="00E248C9">
      <w:pPr>
        <w:pStyle w:val="projekt"/>
        <w:numPr>
          <w:ilvl w:val="0"/>
          <w:numId w:val="1"/>
        </w:numPr>
        <w:tabs>
          <w:tab w:val="left" w:pos="1560"/>
        </w:tabs>
        <w:spacing w:line="240" w:lineRule="auto"/>
        <w:rPr>
          <w:rStyle w:val="podatki1"/>
          <w:sz w:val="24"/>
          <w:u w:val="single"/>
          <w:lang w:val="sl-SI"/>
        </w:rPr>
      </w:pPr>
      <w:r w:rsidRPr="00EC6DD6">
        <w:rPr>
          <w:rStyle w:val="podatki1"/>
          <w:sz w:val="24"/>
          <w:lang w:val="sl-SI"/>
        </w:rPr>
        <w:t xml:space="preserve">Naslovna stran </w:t>
      </w:r>
      <w:r w:rsidR="002D75E9" w:rsidRPr="00EC6DD6">
        <w:rPr>
          <w:rStyle w:val="podatki1"/>
          <w:sz w:val="24"/>
          <w:lang w:val="sl-SI"/>
        </w:rPr>
        <w:t>študije</w:t>
      </w:r>
    </w:p>
    <w:p w14:paraId="7BE37442" w14:textId="77777777" w:rsidR="00E248C9" w:rsidRPr="00EC6DD6" w:rsidRDefault="00B247C0" w:rsidP="00E248C9">
      <w:pPr>
        <w:pStyle w:val="projekt"/>
        <w:numPr>
          <w:ilvl w:val="0"/>
          <w:numId w:val="1"/>
        </w:numPr>
        <w:tabs>
          <w:tab w:val="left" w:pos="1560"/>
        </w:tabs>
        <w:spacing w:line="240" w:lineRule="auto"/>
        <w:rPr>
          <w:rStyle w:val="podatki1"/>
          <w:sz w:val="24"/>
          <w:u w:val="single"/>
          <w:lang w:val="sl-SI"/>
        </w:rPr>
      </w:pPr>
      <w:r w:rsidRPr="00EC6DD6">
        <w:rPr>
          <w:rStyle w:val="podatki1"/>
          <w:sz w:val="24"/>
          <w:lang w:val="sl-SI"/>
        </w:rPr>
        <w:t xml:space="preserve">Kazalo vsebine </w:t>
      </w:r>
      <w:r w:rsidR="002D75E9" w:rsidRPr="00EC6DD6">
        <w:rPr>
          <w:rStyle w:val="podatki1"/>
          <w:sz w:val="24"/>
          <w:lang w:val="sl-SI"/>
        </w:rPr>
        <w:t>študije</w:t>
      </w:r>
    </w:p>
    <w:p w14:paraId="5FF00F38" w14:textId="77777777" w:rsidR="00E248C9" w:rsidRPr="00EC6DD6" w:rsidRDefault="00705D22" w:rsidP="00E32396">
      <w:pPr>
        <w:pStyle w:val="projekt"/>
        <w:numPr>
          <w:ilvl w:val="0"/>
          <w:numId w:val="1"/>
        </w:numPr>
        <w:tabs>
          <w:tab w:val="left" w:pos="1560"/>
        </w:tabs>
        <w:rPr>
          <w:b w:val="0"/>
          <w:lang w:val="sl-SI"/>
        </w:rPr>
      </w:pPr>
      <w:r w:rsidRPr="00EC6DD6">
        <w:rPr>
          <w:b w:val="0"/>
          <w:lang w:val="sl-SI"/>
        </w:rPr>
        <w:t>P</w:t>
      </w:r>
      <w:r w:rsidR="00E248C9" w:rsidRPr="00EC6DD6">
        <w:rPr>
          <w:b w:val="0"/>
          <w:lang w:val="sl-SI"/>
        </w:rPr>
        <w:t>oročilo</w:t>
      </w:r>
    </w:p>
    <w:p w14:paraId="1784D24E" w14:textId="77777777" w:rsidR="00F7591F" w:rsidRPr="00EC6DD6" w:rsidRDefault="00F7591F" w:rsidP="00E32396">
      <w:pPr>
        <w:pStyle w:val="projekt"/>
        <w:numPr>
          <w:ilvl w:val="0"/>
          <w:numId w:val="1"/>
        </w:numPr>
        <w:tabs>
          <w:tab w:val="left" w:pos="1560"/>
        </w:tabs>
        <w:rPr>
          <w:b w:val="0"/>
          <w:lang w:val="sl-SI"/>
        </w:rPr>
      </w:pPr>
      <w:r w:rsidRPr="00EC6DD6">
        <w:rPr>
          <w:b w:val="0"/>
          <w:lang w:val="sl-SI"/>
        </w:rPr>
        <w:t>Hidravlične presoje</w:t>
      </w:r>
    </w:p>
    <w:p w14:paraId="5D84B095" w14:textId="77777777" w:rsidR="00E248C9" w:rsidRPr="00EC6DD6" w:rsidRDefault="00E248C9" w:rsidP="00E32396">
      <w:pPr>
        <w:pStyle w:val="projekt"/>
        <w:numPr>
          <w:ilvl w:val="0"/>
          <w:numId w:val="1"/>
        </w:numPr>
        <w:tabs>
          <w:tab w:val="left" w:pos="1560"/>
        </w:tabs>
        <w:rPr>
          <w:b w:val="0"/>
          <w:lang w:val="sl-SI"/>
        </w:rPr>
      </w:pPr>
      <w:r w:rsidRPr="00EC6DD6">
        <w:rPr>
          <w:b w:val="0"/>
          <w:lang w:val="sl-SI"/>
        </w:rPr>
        <w:t>Risbe</w:t>
      </w:r>
    </w:p>
    <w:p w14:paraId="46773173" w14:textId="77777777" w:rsidR="00352B78" w:rsidRPr="00EC6DD6" w:rsidRDefault="00453141" w:rsidP="00131CD4">
      <w:pPr>
        <w:pStyle w:val="projekt"/>
        <w:numPr>
          <w:ilvl w:val="1"/>
          <w:numId w:val="1"/>
        </w:numPr>
        <w:tabs>
          <w:tab w:val="clear" w:pos="426"/>
          <w:tab w:val="left" w:pos="1843"/>
          <w:tab w:val="left" w:pos="2552"/>
          <w:tab w:val="left" w:pos="7230"/>
        </w:tabs>
        <w:ind w:left="1985" w:hanging="851"/>
        <w:rPr>
          <w:b w:val="0"/>
          <w:lang w:val="sl-SI"/>
        </w:rPr>
      </w:pPr>
      <w:r w:rsidRPr="00EC6DD6">
        <w:rPr>
          <w:b w:val="0"/>
          <w:lang w:val="sl-SI"/>
        </w:rPr>
        <w:t>Pregledna situacija</w:t>
      </w:r>
      <w:r w:rsidRPr="00EC6DD6">
        <w:rPr>
          <w:b w:val="0"/>
          <w:lang w:val="sl-SI"/>
        </w:rPr>
        <w:tab/>
        <w:t>M 1:5000</w:t>
      </w:r>
    </w:p>
    <w:p w14:paraId="65B0E324" w14:textId="77777777" w:rsidR="00705D22" w:rsidRPr="00EC6DD6" w:rsidRDefault="00705D22" w:rsidP="00131CD4">
      <w:pPr>
        <w:pStyle w:val="projekt"/>
        <w:numPr>
          <w:ilvl w:val="1"/>
          <w:numId w:val="1"/>
        </w:numPr>
        <w:tabs>
          <w:tab w:val="clear" w:pos="426"/>
          <w:tab w:val="left" w:pos="1843"/>
          <w:tab w:val="left" w:pos="2552"/>
          <w:tab w:val="left" w:pos="7230"/>
        </w:tabs>
        <w:ind w:left="1985" w:hanging="851"/>
        <w:rPr>
          <w:b w:val="0"/>
          <w:lang w:val="sl-SI"/>
        </w:rPr>
      </w:pPr>
      <w:r w:rsidRPr="00EC6DD6">
        <w:rPr>
          <w:b w:val="0"/>
          <w:lang w:val="sl-SI"/>
        </w:rPr>
        <w:t>Situacija</w:t>
      </w:r>
      <w:r w:rsidRPr="00EC6DD6">
        <w:rPr>
          <w:b w:val="0"/>
          <w:lang w:val="sl-SI"/>
        </w:rPr>
        <w:tab/>
        <w:t>M 1:500</w:t>
      </w:r>
    </w:p>
    <w:p w14:paraId="4E06B82A" w14:textId="77777777" w:rsidR="00992B54" w:rsidRPr="00EC6DD6" w:rsidRDefault="00992B54" w:rsidP="00992B54">
      <w:pPr>
        <w:pStyle w:val="Odstavekseznama"/>
        <w:keepNext/>
        <w:numPr>
          <w:ilvl w:val="0"/>
          <w:numId w:val="14"/>
        </w:numPr>
        <w:spacing w:before="240" w:after="60"/>
        <w:outlineLvl w:val="0"/>
        <w:rPr>
          <w:rFonts w:ascii="Calibri Light" w:eastAsia="Times New Roman" w:hAnsi="Calibri Light"/>
          <w:b/>
          <w:bCs/>
          <w:vanish/>
          <w:kern w:val="32"/>
          <w:sz w:val="32"/>
          <w:szCs w:val="32"/>
          <w:lang w:val="sl-SI"/>
        </w:rPr>
      </w:pPr>
    </w:p>
    <w:p w14:paraId="72D40629" w14:textId="77777777" w:rsidR="00992B54" w:rsidRPr="00EC6DD6" w:rsidRDefault="00992B54" w:rsidP="00992B54">
      <w:pPr>
        <w:pStyle w:val="Odstavekseznama"/>
        <w:keepNext/>
        <w:numPr>
          <w:ilvl w:val="1"/>
          <w:numId w:val="14"/>
        </w:numPr>
        <w:spacing w:before="240" w:after="60"/>
        <w:outlineLvl w:val="1"/>
        <w:rPr>
          <w:rFonts w:ascii="Calibri Light" w:eastAsia="Times New Roman" w:hAnsi="Calibri Light"/>
          <w:b/>
          <w:bCs/>
          <w:i/>
          <w:iCs/>
          <w:vanish/>
          <w:sz w:val="28"/>
          <w:szCs w:val="28"/>
          <w:lang w:val="sl-SI"/>
        </w:rPr>
      </w:pPr>
    </w:p>
    <w:p w14:paraId="4AFD4A1B" w14:textId="77777777" w:rsidR="006B41AA" w:rsidRPr="00EC6DD6" w:rsidRDefault="00C12059" w:rsidP="00131CD4">
      <w:pPr>
        <w:pStyle w:val="projekt"/>
        <w:numPr>
          <w:ilvl w:val="1"/>
          <w:numId w:val="1"/>
        </w:numPr>
        <w:tabs>
          <w:tab w:val="clear" w:pos="426"/>
          <w:tab w:val="left" w:pos="1843"/>
          <w:tab w:val="left" w:pos="2552"/>
          <w:tab w:val="left" w:pos="7230"/>
        </w:tabs>
        <w:spacing w:before="240" w:after="0"/>
        <w:ind w:left="1985" w:hanging="851"/>
        <w:rPr>
          <w:b w:val="0"/>
          <w:lang w:val="sl-SI"/>
        </w:rPr>
      </w:pPr>
      <w:r w:rsidRPr="00EC6DD6">
        <w:rPr>
          <w:b w:val="0"/>
          <w:lang w:val="sl-SI"/>
        </w:rPr>
        <w:t>K</w:t>
      </w:r>
      <w:r w:rsidR="00E915BF" w:rsidRPr="00EC6DD6">
        <w:rPr>
          <w:b w:val="0"/>
          <w:lang w:val="sl-SI"/>
        </w:rPr>
        <w:t>arte</w:t>
      </w:r>
      <w:r w:rsidRPr="00EC6DD6">
        <w:rPr>
          <w:b w:val="0"/>
          <w:lang w:val="sl-SI"/>
        </w:rPr>
        <w:t xml:space="preserve"> </w:t>
      </w:r>
      <w:r w:rsidR="00992B54" w:rsidRPr="00EC6DD6">
        <w:rPr>
          <w:b w:val="0"/>
          <w:lang w:val="sl-SI"/>
        </w:rPr>
        <w:t>poplavne</w:t>
      </w:r>
      <w:r w:rsidRPr="00EC6DD6">
        <w:rPr>
          <w:b w:val="0"/>
          <w:lang w:val="sl-SI"/>
        </w:rPr>
        <w:t xml:space="preserve"> nevarnosti</w:t>
      </w:r>
      <w:r w:rsidR="006B41AA" w:rsidRPr="00EC6DD6">
        <w:rPr>
          <w:b w:val="0"/>
          <w:lang w:val="sl-SI"/>
        </w:rPr>
        <w:t xml:space="preserve"> – globine</w:t>
      </w:r>
      <w:r w:rsidR="006B41AA" w:rsidRPr="00EC6DD6">
        <w:rPr>
          <w:b w:val="0"/>
          <w:lang w:val="sl-SI"/>
        </w:rPr>
        <w:tab/>
        <w:t>M 1:2000</w:t>
      </w:r>
    </w:p>
    <w:p w14:paraId="7210C758" w14:textId="77777777" w:rsidR="00131CD4" w:rsidRPr="00EC6DD6" w:rsidRDefault="00131CD4" w:rsidP="00131CD4">
      <w:pPr>
        <w:pStyle w:val="projekt"/>
        <w:numPr>
          <w:ilvl w:val="1"/>
          <w:numId w:val="1"/>
        </w:numPr>
        <w:tabs>
          <w:tab w:val="clear" w:pos="426"/>
          <w:tab w:val="left" w:pos="1843"/>
          <w:tab w:val="left" w:pos="2552"/>
          <w:tab w:val="left" w:pos="7230"/>
        </w:tabs>
        <w:spacing w:before="240" w:after="0"/>
        <w:ind w:left="1985" w:hanging="851"/>
        <w:rPr>
          <w:b w:val="0"/>
          <w:lang w:val="sl-SI"/>
        </w:rPr>
      </w:pPr>
      <w:r w:rsidRPr="00EC6DD6">
        <w:rPr>
          <w:b w:val="0"/>
          <w:lang w:val="sl-SI"/>
        </w:rPr>
        <w:t>Karte poplavne nevarnosti</w:t>
      </w:r>
      <w:r w:rsidR="006B41AA" w:rsidRPr="00EC6DD6">
        <w:rPr>
          <w:b w:val="0"/>
          <w:lang w:val="sl-SI"/>
        </w:rPr>
        <w:t xml:space="preserve"> – produkt hitrosti x globin</w:t>
      </w:r>
      <w:r w:rsidRPr="00EC6DD6">
        <w:rPr>
          <w:b w:val="0"/>
          <w:lang w:val="sl-SI"/>
        </w:rPr>
        <w:tab/>
        <w:t>M 1:</w:t>
      </w:r>
      <w:r w:rsidR="006B41AA" w:rsidRPr="00EC6DD6">
        <w:rPr>
          <w:b w:val="0"/>
          <w:lang w:val="sl-SI"/>
        </w:rPr>
        <w:t>2</w:t>
      </w:r>
      <w:r w:rsidRPr="00EC6DD6">
        <w:rPr>
          <w:b w:val="0"/>
          <w:lang w:val="sl-SI"/>
        </w:rPr>
        <w:t>000</w:t>
      </w:r>
    </w:p>
    <w:p w14:paraId="08BC7D7F" w14:textId="77777777" w:rsidR="00131CD4" w:rsidRPr="00EC6DD6" w:rsidRDefault="00131CD4" w:rsidP="00131CD4">
      <w:pPr>
        <w:pStyle w:val="Odstavekseznama"/>
        <w:keepNext/>
        <w:numPr>
          <w:ilvl w:val="0"/>
          <w:numId w:val="14"/>
        </w:numPr>
        <w:spacing w:before="240" w:after="60"/>
        <w:outlineLvl w:val="0"/>
        <w:rPr>
          <w:rFonts w:ascii="Calibri Light" w:eastAsia="Times New Roman" w:hAnsi="Calibri Light"/>
          <w:b/>
          <w:bCs/>
          <w:vanish/>
          <w:kern w:val="32"/>
          <w:sz w:val="32"/>
          <w:szCs w:val="32"/>
          <w:lang w:val="sl-SI"/>
        </w:rPr>
      </w:pPr>
    </w:p>
    <w:p w14:paraId="422734CC" w14:textId="77777777" w:rsidR="00131CD4" w:rsidRPr="00EC6DD6" w:rsidRDefault="00131CD4" w:rsidP="00131CD4">
      <w:pPr>
        <w:pStyle w:val="projekt"/>
        <w:numPr>
          <w:ilvl w:val="1"/>
          <w:numId w:val="1"/>
        </w:numPr>
        <w:tabs>
          <w:tab w:val="clear" w:pos="426"/>
          <w:tab w:val="left" w:pos="1843"/>
          <w:tab w:val="left" w:pos="2552"/>
          <w:tab w:val="left" w:pos="7230"/>
        </w:tabs>
        <w:spacing w:before="240" w:after="0"/>
        <w:ind w:left="1985" w:hanging="851"/>
        <w:rPr>
          <w:b w:val="0"/>
          <w:lang w:val="sl-SI"/>
        </w:rPr>
      </w:pPr>
      <w:r w:rsidRPr="00EC6DD6">
        <w:rPr>
          <w:b w:val="0"/>
          <w:lang w:val="sl-SI"/>
        </w:rPr>
        <w:t>Karte razredov poplavne nevarnosti</w:t>
      </w:r>
      <w:r w:rsidRPr="00EC6DD6">
        <w:rPr>
          <w:b w:val="0"/>
          <w:lang w:val="sl-SI"/>
        </w:rPr>
        <w:tab/>
        <w:t>M 1:</w:t>
      </w:r>
      <w:r w:rsidR="006B41AA" w:rsidRPr="00EC6DD6">
        <w:rPr>
          <w:b w:val="0"/>
          <w:lang w:val="sl-SI"/>
        </w:rPr>
        <w:t>2</w:t>
      </w:r>
      <w:r w:rsidRPr="00EC6DD6">
        <w:rPr>
          <w:b w:val="0"/>
          <w:lang w:val="sl-SI"/>
        </w:rPr>
        <w:t>000</w:t>
      </w:r>
    </w:p>
    <w:p w14:paraId="752150C5" w14:textId="77777777" w:rsidR="00131CD4" w:rsidRPr="00EC6DD6" w:rsidRDefault="00131CD4" w:rsidP="00131CD4">
      <w:pPr>
        <w:pStyle w:val="Odstavekseznama"/>
        <w:keepNext/>
        <w:numPr>
          <w:ilvl w:val="0"/>
          <w:numId w:val="14"/>
        </w:numPr>
        <w:spacing w:before="240" w:after="60"/>
        <w:outlineLvl w:val="0"/>
        <w:rPr>
          <w:rFonts w:ascii="Calibri Light" w:eastAsia="Times New Roman" w:hAnsi="Calibri Light"/>
          <w:b/>
          <w:bCs/>
          <w:vanish/>
          <w:kern w:val="32"/>
          <w:sz w:val="32"/>
          <w:szCs w:val="32"/>
          <w:lang w:val="sl-SI"/>
        </w:rPr>
      </w:pPr>
    </w:p>
    <w:p w14:paraId="1A248D87" w14:textId="77777777" w:rsidR="00A434F7" w:rsidRPr="00EC6DD6" w:rsidRDefault="00A434F7" w:rsidP="007B3E32">
      <w:pPr>
        <w:pStyle w:val="projekt"/>
        <w:tabs>
          <w:tab w:val="clear" w:pos="426"/>
          <w:tab w:val="left" w:pos="1843"/>
          <w:tab w:val="left" w:pos="2552"/>
          <w:tab w:val="left" w:pos="7088"/>
        </w:tabs>
        <w:spacing w:before="240"/>
        <w:ind w:left="1985"/>
        <w:rPr>
          <w:b w:val="0"/>
          <w:lang w:val="sl-SI"/>
        </w:rPr>
        <w:sectPr w:rsidR="00A434F7" w:rsidRPr="00EC6DD6" w:rsidSect="006E1F15">
          <w:headerReference w:type="default" r:id="rId10"/>
          <w:pgSz w:w="11907" w:h="16839" w:code="9"/>
          <w:pgMar w:top="1954" w:right="1183" w:bottom="1440" w:left="2268" w:header="708" w:footer="708" w:gutter="0"/>
          <w:cols w:space="708"/>
          <w:docGrid w:linePitch="360"/>
        </w:sectPr>
      </w:pPr>
    </w:p>
    <w:p w14:paraId="0756468B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13DCF573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1EC10409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6DC49D24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2ACD600C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23EA6A7A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7303940C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6B53865E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7E56C7A5" w14:textId="77777777" w:rsidR="00275B0E" w:rsidRPr="00EC6DD6" w:rsidRDefault="00275B0E" w:rsidP="00275B0E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6235FCC0" w14:textId="77777777" w:rsidR="00B05BFB" w:rsidRPr="00EC6DD6" w:rsidRDefault="00275B0E" w:rsidP="00B05BFB">
      <w:pPr>
        <w:tabs>
          <w:tab w:val="left" w:pos="567"/>
        </w:tabs>
        <w:rPr>
          <w:rFonts w:ascii="Times New Roman" w:hAnsi="Times New Roman"/>
          <w:b/>
          <w:sz w:val="40"/>
          <w:lang w:val="sl-SI"/>
        </w:rPr>
      </w:pPr>
      <w:r w:rsidRPr="00EC6DD6">
        <w:rPr>
          <w:rFonts w:ascii="Times New Roman" w:hAnsi="Times New Roman"/>
          <w:b/>
          <w:sz w:val="40"/>
          <w:lang w:val="sl-SI"/>
        </w:rPr>
        <w:t>3</w:t>
      </w:r>
      <w:r w:rsidRPr="00EC6DD6">
        <w:rPr>
          <w:rFonts w:ascii="Times New Roman" w:hAnsi="Times New Roman"/>
          <w:b/>
          <w:sz w:val="40"/>
          <w:lang w:val="sl-SI"/>
        </w:rPr>
        <w:tab/>
      </w:r>
      <w:r w:rsidR="00705D22" w:rsidRPr="00EC6DD6">
        <w:rPr>
          <w:rFonts w:ascii="Times New Roman" w:hAnsi="Times New Roman"/>
          <w:b/>
          <w:sz w:val="40"/>
          <w:lang w:val="sl-SI"/>
        </w:rPr>
        <w:t>P</w:t>
      </w:r>
      <w:r w:rsidR="00B05BFB" w:rsidRPr="00EC6DD6">
        <w:rPr>
          <w:rFonts w:ascii="Times New Roman" w:hAnsi="Times New Roman"/>
          <w:b/>
          <w:sz w:val="40"/>
          <w:lang w:val="sl-SI"/>
        </w:rPr>
        <w:t>oročilo</w:t>
      </w:r>
    </w:p>
    <w:p w14:paraId="4C2E3CAC" w14:textId="77777777" w:rsidR="004F35CC" w:rsidRPr="00EC6DD6" w:rsidRDefault="00B05BFB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  <w:r w:rsidRPr="00EC6DD6">
        <w:rPr>
          <w:rFonts w:ascii="Times New Roman" w:hAnsi="Times New Roman"/>
          <w:b/>
          <w:sz w:val="28"/>
          <w:lang w:val="sl-SI"/>
        </w:rPr>
        <w:br w:type="page"/>
      </w:r>
    </w:p>
    <w:p w14:paraId="24DA740B" w14:textId="77777777" w:rsidR="004F35CC" w:rsidRPr="00EC6DD6" w:rsidRDefault="004F35CC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6BA29080" w14:textId="77777777" w:rsidR="004F35CC" w:rsidRPr="00EC6DD6" w:rsidRDefault="004F35CC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568E7BC7" w14:textId="77777777" w:rsidR="004F35CC" w:rsidRPr="00EC6DD6" w:rsidRDefault="004F35CC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332F761B" w14:textId="77777777" w:rsidR="004F35CC" w:rsidRPr="00EC6DD6" w:rsidRDefault="004F35CC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3ED2CA77" w14:textId="77777777" w:rsidR="005155FD" w:rsidRPr="00EC6DD6" w:rsidRDefault="005155FD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37AE1D35" w14:textId="77777777" w:rsidR="004F35CC" w:rsidRPr="00EC6DD6" w:rsidRDefault="004F35CC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2DA35C43" w14:textId="77777777" w:rsidR="004F35CC" w:rsidRPr="00EC6DD6" w:rsidRDefault="004F35CC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6F17404B" w14:textId="77777777" w:rsidR="004F35CC" w:rsidRPr="00EC6DD6" w:rsidRDefault="004F35CC" w:rsidP="004F35CC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6A0A61CC" w14:textId="77777777" w:rsidR="00F7591F" w:rsidRPr="00EC6DD6" w:rsidRDefault="005F7094" w:rsidP="004F35CC">
      <w:pPr>
        <w:tabs>
          <w:tab w:val="left" w:pos="567"/>
        </w:tabs>
        <w:rPr>
          <w:rFonts w:ascii="Times New Roman" w:hAnsi="Times New Roman"/>
          <w:b/>
          <w:sz w:val="40"/>
          <w:lang w:val="sl-SI"/>
        </w:rPr>
      </w:pPr>
      <w:r w:rsidRPr="00EC6DD6">
        <w:rPr>
          <w:rFonts w:ascii="Times New Roman" w:hAnsi="Times New Roman"/>
          <w:b/>
          <w:sz w:val="40"/>
          <w:lang w:val="sl-SI"/>
        </w:rPr>
        <w:t>4</w:t>
      </w:r>
      <w:r w:rsidR="004F35CC" w:rsidRPr="00EC6DD6">
        <w:rPr>
          <w:rFonts w:ascii="Times New Roman" w:hAnsi="Times New Roman"/>
          <w:b/>
          <w:sz w:val="40"/>
          <w:lang w:val="sl-SI"/>
        </w:rPr>
        <w:tab/>
      </w:r>
      <w:r w:rsidR="00F7591F" w:rsidRPr="00EC6DD6">
        <w:rPr>
          <w:rFonts w:ascii="Times New Roman" w:hAnsi="Times New Roman"/>
          <w:b/>
          <w:sz w:val="40"/>
          <w:lang w:val="sl-SI"/>
        </w:rPr>
        <w:t>Hidravlične presoje</w:t>
      </w:r>
    </w:p>
    <w:p w14:paraId="2B56C652" w14:textId="77777777" w:rsidR="005155FD" w:rsidRPr="00EC6DD6" w:rsidRDefault="005155FD" w:rsidP="005155FD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lang w:val="sl-SI"/>
        </w:rPr>
      </w:pPr>
      <w:bookmarkStart w:id="0" w:name="_Hlk445454"/>
      <w:r w:rsidRPr="00EC6DD6">
        <w:rPr>
          <w:rFonts w:ascii="Times New Roman" w:hAnsi="Times New Roman"/>
          <w:b/>
          <w:bCs/>
          <w:lang w:val="sl-SI"/>
        </w:rPr>
        <w:t>2D hidravlična presoja Račeve – aktualno stanje v prostoru (po študiji G45-FR/14)</w:t>
      </w:r>
    </w:p>
    <w:p w14:paraId="3B031141" w14:textId="77777777" w:rsidR="005155FD" w:rsidRPr="00EC6DD6" w:rsidRDefault="005155FD" w:rsidP="005155FD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lang w:val="sl-SI"/>
        </w:rPr>
      </w:pPr>
      <w:r w:rsidRPr="00EC6DD6">
        <w:rPr>
          <w:rFonts w:ascii="Times New Roman" w:hAnsi="Times New Roman"/>
          <w:b/>
          <w:bCs/>
          <w:lang w:val="sl-SI"/>
        </w:rPr>
        <w:t xml:space="preserve">2D hidravlična presoja Poljanske Sore – aktualno stanje v prostoru </w:t>
      </w:r>
      <w:r w:rsidRPr="00EC6DD6">
        <w:rPr>
          <w:rFonts w:ascii="Times New Roman" w:hAnsi="Times New Roman"/>
          <w:b/>
          <w:bCs/>
          <w:lang w:val="sl-SI"/>
        </w:rPr>
        <w:br/>
        <w:t>(po študiji G45-FR/14)</w:t>
      </w:r>
    </w:p>
    <w:p w14:paraId="7FB9BFCE" w14:textId="77777777" w:rsidR="005155FD" w:rsidRPr="00EC6DD6" w:rsidRDefault="005155FD" w:rsidP="005155FD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lang w:val="sl-SI"/>
        </w:rPr>
      </w:pPr>
      <w:r w:rsidRPr="00EC6DD6">
        <w:rPr>
          <w:rFonts w:ascii="Times New Roman" w:hAnsi="Times New Roman"/>
          <w:b/>
          <w:bCs/>
          <w:lang w:val="sl-SI"/>
        </w:rPr>
        <w:t>2D hidravlična presoja Račeve in Poljanske Sore – aktualno stanje v prostoru</w:t>
      </w:r>
      <w:r w:rsidRPr="00EC6DD6">
        <w:rPr>
          <w:rFonts w:ascii="Times New Roman" w:hAnsi="Times New Roman"/>
          <w:b/>
          <w:bCs/>
          <w:lang w:val="sl-SI"/>
        </w:rPr>
        <w:br/>
        <w:t>(po študiji G45-FR/14)</w:t>
      </w:r>
    </w:p>
    <w:p w14:paraId="14002FD5" w14:textId="77777777" w:rsidR="00877032" w:rsidRPr="00EC6DD6" w:rsidRDefault="00877032" w:rsidP="00877032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lang w:val="sl-SI"/>
        </w:rPr>
      </w:pPr>
      <w:r w:rsidRPr="00EC6DD6">
        <w:rPr>
          <w:rFonts w:ascii="Times New Roman" w:hAnsi="Times New Roman"/>
          <w:b/>
          <w:bCs/>
          <w:lang w:val="sl-SI"/>
        </w:rPr>
        <w:t xml:space="preserve">Račeva – aktualno stanje v prostoru (po študiji L65/19) </w:t>
      </w:r>
    </w:p>
    <w:bookmarkEnd w:id="0"/>
    <w:p w14:paraId="6637CABB" w14:textId="77777777" w:rsidR="005155FD" w:rsidRPr="00235A2E" w:rsidRDefault="005F7094" w:rsidP="005155FD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lang w:val="sl-SI"/>
        </w:rPr>
      </w:pPr>
      <w:r w:rsidRPr="00235A2E">
        <w:rPr>
          <w:rFonts w:ascii="Times New Roman" w:hAnsi="Times New Roman"/>
          <w:b/>
          <w:bCs/>
          <w:lang w:val="sl-SI"/>
        </w:rPr>
        <w:t>Analiza vpliva umestitve načrtovanih nogometnih igrišč na območje sotočja Sore in Račeve</w:t>
      </w:r>
    </w:p>
    <w:p w14:paraId="55097413" w14:textId="004A8F08" w:rsidR="00EC6DD6" w:rsidRPr="00235A2E" w:rsidRDefault="00EC6DD6" w:rsidP="005155FD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lang w:val="sl-SI"/>
        </w:rPr>
      </w:pPr>
      <w:r w:rsidRPr="00235A2E">
        <w:rPr>
          <w:rFonts w:ascii="Times New Roman" w:hAnsi="Times New Roman"/>
          <w:b/>
          <w:bCs/>
          <w:lang w:val="sl-SI"/>
        </w:rPr>
        <w:t>Doseg s prikazom globin Sore in Račeve</w:t>
      </w:r>
      <w:r w:rsidR="006236AD" w:rsidRPr="00235A2E">
        <w:rPr>
          <w:rFonts w:ascii="Times New Roman" w:hAnsi="Times New Roman"/>
          <w:b/>
          <w:bCs/>
          <w:lang w:val="sl-SI"/>
        </w:rPr>
        <w:t xml:space="preserve"> pri pretoku Q</w:t>
      </w:r>
      <w:r w:rsidR="006236AD" w:rsidRPr="00235A2E">
        <w:rPr>
          <w:rFonts w:ascii="Times New Roman" w:hAnsi="Times New Roman"/>
          <w:b/>
          <w:bCs/>
          <w:vertAlign w:val="subscript"/>
          <w:lang w:val="sl-SI"/>
        </w:rPr>
        <w:t>100</w:t>
      </w:r>
      <w:r w:rsidRPr="00235A2E">
        <w:rPr>
          <w:rFonts w:ascii="Times New Roman" w:hAnsi="Times New Roman"/>
          <w:b/>
          <w:bCs/>
          <w:lang w:val="sl-SI"/>
        </w:rPr>
        <w:t xml:space="preserve"> z upoštevanjem podnebnih sprememb</w:t>
      </w:r>
    </w:p>
    <w:p w14:paraId="2E9A3062" w14:textId="230611E8" w:rsidR="00EC6DD6" w:rsidRPr="00235A2E" w:rsidRDefault="006236AD" w:rsidP="00EC6DD6">
      <w:pPr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lang w:val="sl-SI"/>
        </w:rPr>
      </w:pPr>
      <w:r w:rsidRPr="00235A2E">
        <w:rPr>
          <w:rFonts w:ascii="Times New Roman" w:hAnsi="Times New Roman"/>
          <w:b/>
          <w:bCs/>
          <w:lang w:val="sl-SI"/>
        </w:rPr>
        <w:t>Razlike gladin pri pretoku Q</w:t>
      </w:r>
      <w:r w:rsidRPr="00235A2E">
        <w:rPr>
          <w:rFonts w:ascii="Times New Roman" w:hAnsi="Times New Roman"/>
          <w:b/>
          <w:bCs/>
          <w:vertAlign w:val="subscript"/>
          <w:lang w:val="sl-SI"/>
        </w:rPr>
        <w:t>100</w:t>
      </w:r>
      <w:r w:rsidRPr="00235A2E">
        <w:rPr>
          <w:rFonts w:ascii="Times New Roman" w:hAnsi="Times New Roman"/>
          <w:b/>
          <w:bCs/>
          <w:lang w:val="sl-SI"/>
        </w:rPr>
        <w:t xml:space="preserve"> Sore in Račeve med obstoječim stanjem in s stanjem z upoštevanjem podnebnih sprememb</w:t>
      </w:r>
    </w:p>
    <w:p w14:paraId="1786EF62" w14:textId="77777777" w:rsidR="00EC6DD6" w:rsidRPr="00EC6DD6" w:rsidRDefault="00EC6DD6" w:rsidP="005155FD">
      <w:pPr>
        <w:autoSpaceDE w:val="0"/>
        <w:autoSpaceDN w:val="0"/>
        <w:adjustRightInd w:val="0"/>
        <w:spacing w:before="120" w:after="120" w:line="240" w:lineRule="auto"/>
        <w:rPr>
          <w:b/>
          <w:bCs/>
          <w:lang w:val="sl-SI"/>
        </w:rPr>
      </w:pPr>
    </w:p>
    <w:p w14:paraId="32943486" w14:textId="77777777" w:rsidR="00F7591F" w:rsidRPr="00EC6DD6" w:rsidRDefault="00F7591F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  <w:r w:rsidRPr="00EC6DD6">
        <w:rPr>
          <w:rFonts w:ascii="Times New Roman" w:hAnsi="Times New Roman"/>
          <w:b/>
          <w:sz w:val="40"/>
          <w:lang w:val="sl-SI"/>
        </w:rPr>
        <w:br w:type="page"/>
      </w:r>
    </w:p>
    <w:p w14:paraId="7AAFD031" w14:textId="77777777" w:rsidR="00F7591F" w:rsidRPr="00EC6DD6" w:rsidRDefault="00F7591F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45D2EDFF" w14:textId="77777777" w:rsidR="00F7591F" w:rsidRPr="00EC6DD6" w:rsidRDefault="00F7591F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480135C4" w14:textId="77777777" w:rsidR="00F7591F" w:rsidRPr="00EC6DD6" w:rsidRDefault="00F7591F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717869C8" w14:textId="77777777" w:rsidR="00F7591F" w:rsidRPr="00EC6DD6" w:rsidRDefault="00F7591F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337F05BC" w14:textId="77777777" w:rsidR="005155FD" w:rsidRPr="00EC6DD6" w:rsidRDefault="005155FD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2B0BBC50" w14:textId="77777777" w:rsidR="00F7591F" w:rsidRPr="00EC6DD6" w:rsidRDefault="00F7591F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7C4419AF" w14:textId="77777777" w:rsidR="00F7591F" w:rsidRPr="00EC6DD6" w:rsidRDefault="00F7591F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5B9A397F" w14:textId="77777777" w:rsidR="00F7591F" w:rsidRPr="00EC6DD6" w:rsidRDefault="00F7591F" w:rsidP="00F7591F">
      <w:pPr>
        <w:tabs>
          <w:tab w:val="left" w:pos="3544"/>
        </w:tabs>
        <w:rPr>
          <w:rFonts w:ascii="Times New Roman" w:hAnsi="Times New Roman"/>
          <w:b/>
          <w:sz w:val="28"/>
          <w:lang w:val="sl-SI"/>
        </w:rPr>
      </w:pPr>
    </w:p>
    <w:p w14:paraId="469C9EC5" w14:textId="77777777" w:rsidR="00F7591F" w:rsidRPr="00EC6DD6" w:rsidRDefault="005F7094" w:rsidP="00F7591F">
      <w:pPr>
        <w:tabs>
          <w:tab w:val="left" w:pos="567"/>
        </w:tabs>
        <w:rPr>
          <w:rFonts w:ascii="Times New Roman" w:hAnsi="Times New Roman"/>
          <w:b/>
          <w:sz w:val="40"/>
          <w:lang w:val="sl-SI"/>
        </w:rPr>
      </w:pPr>
      <w:r w:rsidRPr="00EC6DD6">
        <w:rPr>
          <w:rFonts w:ascii="Times New Roman" w:hAnsi="Times New Roman"/>
          <w:b/>
          <w:sz w:val="40"/>
          <w:lang w:val="sl-SI"/>
        </w:rPr>
        <w:t>5</w:t>
      </w:r>
      <w:r w:rsidR="00F7591F" w:rsidRPr="00EC6DD6">
        <w:rPr>
          <w:rFonts w:ascii="Times New Roman" w:hAnsi="Times New Roman"/>
          <w:b/>
          <w:sz w:val="40"/>
          <w:lang w:val="sl-SI"/>
        </w:rPr>
        <w:tab/>
        <w:t>Risbe</w:t>
      </w:r>
    </w:p>
    <w:p w14:paraId="0183B90C" w14:textId="77777777" w:rsidR="004F35CC" w:rsidRPr="00EC6DD6" w:rsidRDefault="004F35CC" w:rsidP="004F35CC">
      <w:pPr>
        <w:tabs>
          <w:tab w:val="left" w:pos="567"/>
        </w:tabs>
        <w:rPr>
          <w:rFonts w:ascii="Times New Roman" w:hAnsi="Times New Roman"/>
          <w:b/>
          <w:sz w:val="40"/>
          <w:lang w:val="sl-SI"/>
        </w:rPr>
      </w:pPr>
    </w:p>
    <w:p w14:paraId="355EADCB" w14:textId="77777777" w:rsidR="00453141" w:rsidRPr="00EC6DD6" w:rsidRDefault="00453141" w:rsidP="00E248C9">
      <w:pPr>
        <w:pStyle w:val="projekt"/>
        <w:tabs>
          <w:tab w:val="clear" w:pos="426"/>
          <w:tab w:val="left" w:pos="7230"/>
        </w:tabs>
        <w:rPr>
          <w:sz w:val="40"/>
          <w:szCs w:val="22"/>
          <w:lang w:val="sl-SI"/>
        </w:rPr>
      </w:pPr>
    </w:p>
    <w:sectPr w:rsidR="00453141" w:rsidRPr="00EC6DD6" w:rsidSect="006E1F15">
      <w:footerReference w:type="default" r:id="rId11"/>
      <w:pgSz w:w="11907" w:h="16839" w:code="9"/>
      <w:pgMar w:top="1954" w:right="1183" w:bottom="1440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0296C" w14:textId="77777777" w:rsidR="004E3311" w:rsidRDefault="004E3311" w:rsidP="00890496">
      <w:pPr>
        <w:spacing w:after="0" w:line="240" w:lineRule="auto"/>
      </w:pPr>
      <w:r>
        <w:separator/>
      </w:r>
    </w:p>
  </w:endnote>
  <w:endnote w:type="continuationSeparator" w:id="0">
    <w:p w14:paraId="71AB5A9F" w14:textId="77777777" w:rsidR="004E3311" w:rsidRDefault="004E3311" w:rsidP="00890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FB03" w14:textId="77777777" w:rsidR="00E248C9" w:rsidRDefault="00E248C9" w:rsidP="00890496">
    <w:pPr>
      <w:pStyle w:val="noga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9658A" w14:textId="77777777" w:rsidR="004E3311" w:rsidRDefault="004E3311" w:rsidP="00890496">
      <w:pPr>
        <w:spacing w:after="0" w:line="240" w:lineRule="auto"/>
      </w:pPr>
      <w:r>
        <w:separator/>
      </w:r>
    </w:p>
  </w:footnote>
  <w:footnote w:type="continuationSeparator" w:id="0">
    <w:p w14:paraId="42202001" w14:textId="77777777" w:rsidR="004E3311" w:rsidRDefault="004E3311" w:rsidP="00890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53EB" w14:textId="0EEFE7A6" w:rsidR="00E32396" w:rsidRDefault="0052330A" w:rsidP="00E32396">
    <w:pPr>
      <w:pStyle w:val="Glava"/>
      <w:jc w:val="center"/>
    </w:pPr>
    <w:r w:rsidRPr="00857767">
      <w:rPr>
        <w:noProof/>
      </w:rPr>
      <w:drawing>
        <wp:inline distT="0" distB="0" distL="0" distR="0" wp14:anchorId="35854CC1" wp14:editId="120618BE">
          <wp:extent cx="1336675" cy="536575"/>
          <wp:effectExtent l="0" t="0" r="0" b="0"/>
          <wp:docPr id="2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6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1B48"/>
    <w:multiLevelType w:val="hybridMultilevel"/>
    <w:tmpl w:val="E4B44E8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0D1A"/>
    <w:multiLevelType w:val="hybridMultilevel"/>
    <w:tmpl w:val="EC0E6E48"/>
    <w:lvl w:ilvl="0" w:tplc="E22095A8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106D55DF"/>
    <w:multiLevelType w:val="multilevel"/>
    <w:tmpl w:val="0424001F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2352" w:hanging="432"/>
      </w:pPr>
    </w:lvl>
    <w:lvl w:ilvl="2">
      <w:start w:val="1"/>
      <w:numFmt w:val="decimal"/>
      <w:lvlText w:val="%1.%2.%3."/>
      <w:lvlJc w:val="left"/>
      <w:pPr>
        <w:ind w:left="2784" w:hanging="504"/>
      </w:pPr>
    </w:lvl>
    <w:lvl w:ilvl="3">
      <w:start w:val="1"/>
      <w:numFmt w:val="decimal"/>
      <w:lvlText w:val="%1.%2.%3.%4."/>
      <w:lvlJc w:val="left"/>
      <w:pPr>
        <w:ind w:left="3288" w:hanging="648"/>
      </w:pPr>
    </w:lvl>
    <w:lvl w:ilvl="4">
      <w:start w:val="1"/>
      <w:numFmt w:val="decimal"/>
      <w:lvlText w:val="%1.%2.%3.%4.%5."/>
      <w:lvlJc w:val="left"/>
      <w:pPr>
        <w:ind w:left="3792" w:hanging="792"/>
      </w:pPr>
    </w:lvl>
    <w:lvl w:ilvl="5">
      <w:start w:val="1"/>
      <w:numFmt w:val="decimal"/>
      <w:lvlText w:val="%1.%2.%3.%4.%5.%6."/>
      <w:lvlJc w:val="left"/>
      <w:pPr>
        <w:ind w:left="4296" w:hanging="936"/>
      </w:pPr>
    </w:lvl>
    <w:lvl w:ilvl="6">
      <w:start w:val="1"/>
      <w:numFmt w:val="decimal"/>
      <w:lvlText w:val="%1.%2.%3.%4.%5.%6.%7."/>
      <w:lvlJc w:val="left"/>
      <w:pPr>
        <w:ind w:left="4800" w:hanging="1080"/>
      </w:pPr>
    </w:lvl>
    <w:lvl w:ilvl="7">
      <w:start w:val="1"/>
      <w:numFmt w:val="decimal"/>
      <w:lvlText w:val="%1.%2.%3.%4.%5.%6.%7.%8."/>
      <w:lvlJc w:val="left"/>
      <w:pPr>
        <w:ind w:left="5304" w:hanging="1224"/>
      </w:pPr>
    </w:lvl>
    <w:lvl w:ilvl="8">
      <w:start w:val="1"/>
      <w:numFmt w:val="decimal"/>
      <w:lvlText w:val="%1.%2.%3.%4.%5.%6.%7.%8.%9."/>
      <w:lvlJc w:val="left"/>
      <w:pPr>
        <w:ind w:left="5880" w:hanging="1440"/>
      </w:pPr>
    </w:lvl>
  </w:abstractNum>
  <w:abstractNum w:abstractNumId="3" w15:restartNumberingAfterBreak="0">
    <w:nsid w:val="15A935B2"/>
    <w:multiLevelType w:val="hybridMultilevel"/>
    <w:tmpl w:val="65FA8F00"/>
    <w:lvl w:ilvl="0" w:tplc="2F202A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40B7C"/>
    <w:multiLevelType w:val="multilevel"/>
    <w:tmpl w:val="FDC2BE9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CF578A7"/>
    <w:multiLevelType w:val="multilevel"/>
    <w:tmpl w:val="0424001F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6" w15:restartNumberingAfterBreak="0">
    <w:nsid w:val="2E0662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C40607"/>
    <w:multiLevelType w:val="hybridMultilevel"/>
    <w:tmpl w:val="6AB06CF0"/>
    <w:lvl w:ilvl="0" w:tplc="62D4F3B8">
      <w:start w:val="3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435851A2"/>
    <w:multiLevelType w:val="hybridMultilevel"/>
    <w:tmpl w:val="3AB6A810"/>
    <w:lvl w:ilvl="0" w:tplc="14DA5E3A">
      <w:start w:val="1"/>
      <w:numFmt w:val="decimal"/>
      <w:lvlText w:val="%1."/>
      <w:lvlJc w:val="left"/>
      <w:pPr>
        <w:ind w:left="780" w:hanging="360"/>
      </w:pPr>
      <w:rPr>
        <w:rFonts w:hint="default"/>
        <w:b/>
        <w:sz w:val="28"/>
        <w:u w:val="none"/>
      </w:rPr>
    </w:lvl>
    <w:lvl w:ilvl="1" w:tplc="4A8A0D80">
      <w:start w:val="1"/>
      <w:numFmt w:val="decimal"/>
      <w:lvlText w:val="%2."/>
      <w:lvlJc w:val="left"/>
      <w:pPr>
        <w:ind w:left="1500" w:hanging="360"/>
      </w:pPr>
      <w:rPr>
        <w:rFonts w:hint="default"/>
        <w:b w:val="0"/>
        <w:sz w:val="24"/>
        <w:szCs w:val="24"/>
        <w:u w:val="none"/>
      </w:r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98A6BE3"/>
    <w:multiLevelType w:val="hybridMultilevel"/>
    <w:tmpl w:val="362EF030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AF60FDC"/>
    <w:multiLevelType w:val="hybridMultilevel"/>
    <w:tmpl w:val="B3E4AACA"/>
    <w:lvl w:ilvl="0" w:tplc="3EB62FEA">
      <w:start w:val="5"/>
      <w:numFmt w:val="bullet"/>
      <w:lvlText w:val="-"/>
      <w:lvlJc w:val="left"/>
      <w:pPr>
        <w:ind w:left="2514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1" w15:restartNumberingAfterBreak="0">
    <w:nsid w:val="4D236ADA"/>
    <w:multiLevelType w:val="hybridMultilevel"/>
    <w:tmpl w:val="FD16019A"/>
    <w:lvl w:ilvl="0" w:tplc="04240017">
      <w:start w:val="1"/>
      <w:numFmt w:val="lowerLetter"/>
      <w:lvlText w:val="%1)"/>
      <w:lvlJc w:val="left"/>
      <w:pPr>
        <w:ind w:left="1620" w:hanging="360"/>
      </w:pPr>
    </w:lvl>
    <w:lvl w:ilvl="1" w:tplc="04240019" w:tentative="1">
      <w:start w:val="1"/>
      <w:numFmt w:val="lowerLetter"/>
      <w:lvlText w:val="%2."/>
      <w:lvlJc w:val="left"/>
      <w:pPr>
        <w:ind w:left="2340" w:hanging="360"/>
      </w:pPr>
    </w:lvl>
    <w:lvl w:ilvl="2" w:tplc="0424001B" w:tentative="1">
      <w:start w:val="1"/>
      <w:numFmt w:val="lowerRoman"/>
      <w:lvlText w:val="%3."/>
      <w:lvlJc w:val="right"/>
      <w:pPr>
        <w:ind w:left="3060" w:hanging="180"/>
      </w:pPr>
    </w:lvl>
    <w:lvl w:ilvl="3" w:tplc="0424000F" w:tentative="1">
      <w:start w:val="1"/>
      <w:numFmt w:val="decimal"/>
      <w:lvlText w:val="%4."/>
      <w:lvlJc w:val="left"/>
      <w:pPr>
        <w:ind w:left="3780" w:hanging="360"/>
      </w:pPr>
    </w:lvl>
    <w:lvl w:ilvl="4" w:tplc="04240019" w:tentative="1">
      <w:start w:val="1"/>
      <w:numFmt w:val="lowerLetter"/>
      <w:lvlText w:val="%5."/>
      <w:lvlJc w:val="left"/>
      <w:pPr>
        <w:ind w:left="4500" w:hanging="360"/>
      </w:pPr>
    </w:lvl>
    <w:lvl w:ilvl="5" w:tplc="0424001B" w:tentative="1">
      <w:start w:val="1"/>
      <w:numFmt w:val="lowerRoman"/>
      <w:lvlText w:val="%6."/>
      <w:lvlJc w:val="right"/>
      <w:pPr>
        <w:ind w:left="5220" w:hanging="180"/>
      </w:pPr>
    </w:lvl>
    <w:lvl w:ilvl="6" w:tplc="0424000F" w:tentative="1">
      <w:start w:val="1"/>
      <w:numFmt w:val="decimal"/>
      <w:lvlText w:val="%7."/>
      <w:lvlJc w:val="left"/>
      <w:pPr>
        <w:ind w:left="5940" w:hanging="360"/>
      </w:pPr>
    </w:lvl>
    <w:lvl w:ilvl="7" w:tplc="04240019" w:tentative="1">
      <w:start w:val="1"/>
      <w:numFmt w:val="lowerLetter"/>
      <w:lvlText w:val="%8."/>
      <w:lvlJc w:val="left"/>
      <w:pPr>
        <w:ind w:left="6660" w:hanging="360"/>
      </w:pPr>
    </w:lvl>
    <w:lvl w:ilvl="8" w:tplc="0424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72AE4449"/>
    <w:multiLevelType w:val="multilevel"/>
    <w:tmpl w:val="0424001F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3" w15:restartNumberingAfterBreak="0">
    <w:nsid w:val="751E463B"/>
    <w:multiLevelType w:val="multilevel"/>
    <w:tmpl w:val="0424001F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4" w15:restartNumberingAfterBreak="0">
    <w:nsid w:val="7CCB3FF5"/>
    <w:multiLevelType w:val="hybridMultilevel"/>
    <w:tmpl w:val="9E465DA6"/>
    <w:lvl w:ilvl="0" w:tplc="2F202A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810B34"/>
    <w:multiLevelType w:val="hybridMultilevel"/>
    <w:tmpl w:val="184208EC"/>
    <w:lvl w:ilvl="0" w:tplc="14DA5E3A">
      <w:start w:val="1"/>
      <w:numFmt w:val="decimal"/>
      <w:lvlText w:val="%1."/>
      <w:lvlJc w:val="left"/>
      <w:pPr>
        <w:ind w:left="780" w:hanging="360"/>
      </w:pPr>
      <w:rPr>
        <w:rFonts w:hint="default"/>
        <w:b/>
        <w:sz w:val="28"/>
        <w:u w:val="none"/>
      </w:rPr>
    </w:lvl>
    <w:lvl w:ilvl="1" w:tplc="4A8A0D80">
      <w:start w:val="1"/>
      <w:numFmt w:val="decimal"/>
      <w:lvlText w:val="%2."/>
      <w:lvlJc w:val="left"/>
      <w:pPr>
        <w:ind w:left="1500" w:hanging="360"/>
      </w:pPr>
      <w:rPr>
        <w:rFonts w:hint="default"/>
        <w:b w:val="0"/>
        <w:sz w:val="24"/>
        <w:szCs w:val="24"/>
        <w:u w:val="none"/>
      </w:rPr>
    </w:lvl>
    <w:lvl w:ilvl="2" w:tplc="78303288">
      <w:start w:val="1"/>
      <w:numFmt w:val="decimal"/>
      <w:lvlText w:val="2.%3"/>
      <w:lvlJc w:val="left"/>
      <w:pPr>
        <w:ind w:left="222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42739714">
    <w:abstractNumId w:val="8"/>
  </w:num>
  <w:num w:numId="2" w16cid:durableId="316347117">
    <w:abstractNumId w:val="6"/>
  </w:num>
  <w:num w:numId="3" w16cid:durableId="1262758628">
    <w:abstractNumId w:val="7"/>
  </w:num>
  <w:num w:numId="4" w16cid:durableId="421100437">
    <w:abstractNumId w:val="1"/>
  </w:num>
  <w:num w:numId="5" w16cid:durableId="1626303732">
    <w:abstractNumId w:val="10"/>
  </w:num>
  <w:num w:numId="6" w16cid:durableId="374887417">
    <w:abstractNumId w:val="15"/>
  </w:num>
  <w:num w:numId="7" w16cid:durableId="750392088">
    <w:abstractNumId w:val="11"/>
  </w:num>
  <w:num w:numId="8" w16cid:durableId="1141726619">
    <w:abstractNumId w:val="5"/>
  </w:num>
  <w:num w:numId="9" w16cid:durableId="1421291519">
    <w:abstractNumId w:val="0"/>
  </w:num>
  <w:num w:numId="10" w16cid:durableId="103229579">
    <w:abstractNumId w:val="9"/>
  </w:num>
  <w:num w:numId="11" w16cid:durableId="216281512">
    <w:abstractNumId w:val="12"/>
  </w:num>
  <w:num w:numId="12" w16cid:durableId="797454624">
    <w:abstractNumId w:val="13"/>
  </w:num>
  <w:num w:numId="13" w16cid:durableId="1355232501">
    <w:abstractNumId w:val="2"/>
  </w:num>
  <w:num w:numId="14" w16cid:durableId="1274091895">
    <w:abstractNumId w:val="4"/>
  </w:num>
  <w:num w:numId="15" w16cid:durableId="225381659">
    <w:abstractNumId w:val="4"/>
  </w:num>
  <w:num w:numId="16" w16cid:durableId="144787566">
    <w:abstractNumId w:val="4"/>
  </w:num>
  <w:num w:numId="17" w16cid:durableId="17746627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7759001">
    <w:abstractNumId w:val="4"/>
  </w:num>
  <w:num w:numId="19" w16cid:durableId="1987053796">
    <w:abstractNumId w:val="14"/>
  </w:num>
  <w:num w:numId="20" w16cid:durableId="1060052830">
    <w:abstractNumId w:val="4"/>
  </w:num>
  <w:num w:numId="21" w16cid:durableId="254362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 style="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63"/>
    <w:rsid w:val="00025B05"/>
    <w:rsid w:val="00073D01"/>
    <w:rsid w:val="000A499A"/>
    <w:rsid w:val="000B2E14"/>
    <w:rsid w:val="000D2A18"/>
    <w:rsid w:val="000E1F02"/>
    <w:rsid w:val="000E3189"/>
    <w:rsid w:val="00110CDF"/>
    <w:rsid w:val="0011342D"/>
    <w:rsid w:val="001166FB"/>
    <w:rsid w:val="001217B4"/>
    <w:rsid w:val="0013107A"/>
    <w:rsid w:val="00131CD4"/>
    <w:rsid w:val="001403B0"/>
    <w:rsid w:val="00150332"/>
    <w:rsid w:val="001824D0"/>
    <w:rsid w:val="00194ECD"/>
    <w:rsid w:val="001D0353"/>
    <w:rsid w:val="001D3342"/>
    <w:rsid w:val="00207FA9"/>
    <w:rsid w:val="0022717A"/>
    <w:rsid w:val="00235A2E"/>
    <w:rsid w:val="002431E9"/>
    <w:rsid w:val="002653EE"/>
    <w:rsid w:val="00275B0E"/>
    <w:rsid w:val="00286671"/>
    <w:rsid w:val="002D75E9"/>
    <w:rsid w:val="003043D2"/>
    <w:rsid w:val="003130D7"/>
    <w:rsid w:val="00316EA2"/>
    <w:rsid w:val="00324AC1"/>
    <w:rsid w:val="00352B78"/>
    <w:rsid w:val="003542F9"/>
    <w:rsid w:val="00361A2B"/>
    <w:rsid w:val="00376BA4"/>
    <w:rsid w:val="00386B52"/>
    <w:rsid w:val="003B5C9A"/>
    <w:rsid w:val="003B6916"/>
    <w:rsid w:val="003C7083"/>
    <w:rsid w:val="003D2E18"/>
    <w:rsid w:val="003D7546"/>
    <w:rsid w:val="003F56A6"/>
    <w:rsid w:val="004044F6"/>
    <w:rsid w:val="0042418B"/>
    <w:rsid w:val="004466AA"/>
    <w:rsid w:val="00453141"/>
    <w:rsid w:val="0048430C"/>
    <w:rsid w:val="00492F6E"/>
    <w:rsid w:val="00497C68"/>
    <w:rsid w:val="004B6165"/>
    <w:rsid w:val="004E3311"/>
    <w:rsid w:val="004F2982"/>
    <w:rsid w:val="004F35CC"/>
    <w:rsid w:val="0051503D"/>
    <w:rsid w:val="005155FD"/>
    <w:rsid w:val="00516C1D"/>
    <w:rsid w:val="00522C08"/>
    <w:rsid w:val="0052330A"/>
    <w:rsid w:val="005307F2"/>
    <w:rsid w:val="00533A40"/>
    <w:rsid w:val="0055751E"/>
    <w:rsid w:val="00571E63"/>
    <w:rsid w:val="00574C24"/>
    <w:rsid w:val="0059495A"/>
    <w:rsid w:val="005A2C95"/>
    <w:rsid w:val="005C10B1"/>
    <w:rsid w:val="005D28B3"/>
    <w:rsid w:val="005E1E40"/>
    <w:rsid w:val="005E3DAE"/>
    <w:rsid w:val="005E5B5A"/>
    <w:rsid w:val="005F7094"/>
    <w:rsid w:val="006128EA"/>
    <w:rsid w:val="006231AC"/>
    <w:rsid w:val="006236AD"/>
    <w:rsid w:val="00644B1A"/>
    <w:rsid w:val="0064569E"/>
    <w:rsid w:val="00656804"/>
    <w:rsid w:val="006642B8"/>
    <w:rsid w:val="0067012D"/>
    <w:rsid w:val="006711AD"/>
    <w:rsid w:val="006B41AA"/>
    <w:rsid w:val="006B5514"/>
    <w:rsid w:val="006C3AE0"/>
    <w:rsid w:val="006E0102"/>
    <w:rsid w:val="006E0C4B"/>
    <w:rsid w:val="006E1F15"/>
    <w:rsid w:val="006F0325"/>
    <w:rsid w:val="00702C30"/>
    <w:rsid w:val="00705D22"/>
    <w:rsid w:val="007114A3"/>
    <w:rsid w:val="00766894"/>
    <w:rsid w:val="0077143F"/>
    <w:rsid w:val="0078665F"/>
    <w:rsid w:val="007A02BB"/>
    <w:rsid w:val="007A728A"/>
    <w:rsid w:val="007B3E32"/>
    <w:rsid w:val="007C5C82"/>
    <w:rsid w:val="007D3B3A"/>
    <w:rsid w:val="007E2B74"/>
    <w:rsid w:val="0083524B"/>
    <w:rsid w:val="00875965"/>
    <w:rsid w:val="00877032"/>
    <w:rsid w:val="0088253A"/>
    <w:rsid w:val="00890496"/>
    <w:rsid w:val="00893B0D"/>
    <w:rsid w:val="008B51AE"/>
    <w:rsid w:val="008C1DD5"/>
    <w:rsid w:val="008C42E3"/>
    <w:rsid w:val="008F1FFF"/>
    <w:rsid w:val="00911E2F"/>
    <w:rsid w:val="00947C09"/>
    <w:rsid w:val="0096486A"/>
    <w:rsid w:val="00992B54"/>
    <w:rsid w:val="00992D6C"/>
    <w:rsid w:val="009B3484"/>
    <w:rsid w:val="009B701D"/>
    <w:rsid w:val="009F73C2"/>
    <w:rsid w:val="009F75E2"/>
    <w:rsid w:val="00A15638"/>
    <w:rsid w:val="00A17D2D"/>
    <w:rsid w:val="00A33D41"/>
    <w:rsid w:val="00A434F7"/>
    <w:rsid w:val="00A54859"/>
    <w:rsid w:val="00A96370"/>
    <w:rsid w:val="00AA702B"/>
    <w:rsid w:val="00AF7CC0"/>
    <w:rsid w:val="00B02005"/>
    <w:rsid w:val="00B05BFB"/>
    <w:rsid w:val="00B20B4D"/>
    <w:rsid w:val="00B247C0"/>
    <w:rsid w:val="00B343A7"/>
    <w:rsid w:val="00B35449"/>
    <w:rsid w:val="00B771AF"/>
    <w:rsid w:val="00B87AB0"/>
    <w:rsid w:val="00BB0705"/>
    <w:rsid w:val="00BC3BF3"/>
    <w:rsid w:val="00BD6F51"/>
    <w:rsid w:val="00BE46FE"/>
    <w:rsid w:val="00BE7304"/>
    <w:rsid w:val="00BF1CEE"/>
    <w:rsid w:val="00C12059"/>
    <w:rsid w:val="00C47605"/>
    <w:rsid w:val="00C66395"/>
    <w:rsid w:val="00C87C3F"/>
    <w:rsid w:val="00C96F60"/>
    <w:rsid w:val="00CC31E6"/>
    <w:rsid w:val="00CC79CB"/>
    <w:rsid w:val="00D05F87"/>
    <w:rsid w:val="00D06E14"/>
    <w:rsid w:val="00D64DB7"/>
    <w:rsid w:val="00D82ADC"/>
    <w:rsid w:val="00D91C2B"/>
    <w:rsid w:val="00D95BAC"/>
    <w:rsid w:val="00DB7BA7"/>
    <w:rsid w:val="00DE0070"/>
    <w:rsid w:val="00DF4521"/>
    <w:rsid w:val="00E248C9"/>
    <w:rsid w:val="00E32396"/>
    <w:rsid w:val="00E36D9E"/>
    <w:rsid w:val="00E54929"/>
    <w:rsid w:val="00E55196"/>
    <w:rsid w:val="00E6648B"/>
    <w:rsid w:val="00E70D9A"/>
    <w:rsid w:val="00E71B27"/>
    <w:rsid w:val="00E87FC8"/>
    <w:rsid w:val="00E915BF"/>
    <w:rsid w:val="00E967E0"/>
    <w:rsid w:val="00EC6DD6"/>
    <w:rsid w:val="00ED0343"/>
    <w:rsid w:val="00ED2FFD"/>
    <w:rsid w:val="00F03024"/>
    <w:rsid w:val="00F3126A"/>
    <w:rsid w:val="00F6573B"/>
    <w:rsid w:val="00F667A9"/>
    <w:rsid w:val="00F7591F"/>
    <w:rsid w:val="00F878FE"/>
    <w:rsid w:val="00F92775"/>
    <w:rsid w:val="00FE3F27"/>
    <w:rsid w:val="00FE5573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;"/>
  <w14:docId w14:val="1533AB79"/>
  <w15:chartTrackingRefBased/>
  <w15:docId w15:val="{B09831E1-3221-473C-9B96-D6D72AD6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6F51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992B54"/>
    <w:pPr>
      <w:keepNext/>
      <w:numPr>
        <w:numId w:val="14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92B54"/>
    <w:pPr>
      <w:keepNext/>
      <w:numPr>
        <w:ilvl w:val="1"/>
        <w:numId w:val="14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92B54"/>
    <w:pPr>
      <w:keepNext/>
      <w:numPr>
        <w:ilvl w:val="2"/>
        <w:numId w:val="14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92B54"/>
    <w:pPr>
      <w:keepNext/>
      <w:numPr>
        <w:ilvl w:val="3"/>
        <w:numId w:val="1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92B54"/>
    <w:pPr>
      <w:numPr>
        <w:ilvl w:val="4"/>
        <w:numId w:val="1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92B54"/>
    <w:pPr>
      <w:numPr>
        <w:ilvl w:val="5"/>
        <w:numId w:val="14"/>
      </w:numPr>
      <w:spacing w:before="240" w:after="60"/>
      <w:outlineLvl w:val="5"/>
    </w:pPr>
    <w:rPr>
      <w:rFonts w:eastAsia="Times New Roman"/>
      <w:b/>
      <w:bCs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92B54"/>
    <w:pPr>
      <w:numPr>
        <w:ilvl w:val="6"/>
        <w:numId w:val="1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92B54"/>
    <w:pPr>
      <w:numPr>
        <w:ilvl w:val="7"/>
        <w:numId w:val="1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92B54"/>
    <w:pPr>
      <w:numPr>
        <w:ilvl w:val="8"/>
        <w:numId w:val="14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771AF"/>
    <w:rPr>
      <w:rFonts w:ascii="Tahoma" w:hAnsi="Tahoma" w:cs="Tahoma"/>
      <w:sz w:val="16"/>
      <w:szCs w:val="16"/>
    </w:rPr>
  </w:style>
  <w:style w:type="character" w:customStyle="1" w:styleId="Besedilooznabemesta1">
    <w:name w:val="Besedilo označbe mesta1"/>
    <w:uiPriority w:val="99"/>
    <w:semiHidden/>
    <w:rsid w:val="00B771AF"/>
    <w:rPr>
      <w:color w:val="808080"/>
    </w:rPr>
  </w:style>
  <w:style w:type="character" w:customStyle="1" w:styleId="podatki1">
    <w:name w:val="podatki1"/>
    <w:uiPriority w:val="1"/>
    <w:rsid w:val="00B771AF"/>
    <w:rPr>
      <w:rFonts w:ascii="Times New Roman" w:hAnsi="Times New Roman"/>
      <w:b/>
      <w:sz w:val="28"/>
    </w:rPr>
  </w:style>
  <w:style w:type="character" w:customStyle="1" w:styleId="objekt">
    <w:name w:val="objekt"/>
    <w:uiPriority w:val="1"/>
    <w:rsid w:val="00ED2FFD"/>
    <w:rPr>
      <w:rFonts w:ascii="Times New Roman" w:hAnsi="Times New Roman"/>
      <w:b/>
      <w:sz w:val="40"/>
    </w:rPr>
  </w:style>
  <w:style w:type="character" w:customStyle="1" w:styleId="mesec">
    <w:name w:val="mesec"/>
    <w:uiPriority w:val="1"/>
    <w:rsid w:val="00890496"/>
    <w:rPr>
      <w:rFonts w:ascii="Times New Roman" w:hAnsi="Times New Roman"/>
      <w:sz w:val="22"/>
    </w:rPr>
  </w:style>
  <w:style w:type="paragraph" w:styleId="Glava">
    <w:name w:val="header"/>
    <w:basedOn w:val="Navaden"/>
    <w:link w:val="GlavaZnak"/>
    <w:uiPriority w:val="99"/>
    <w:unhideWhenUsed/>
    <w:rsid w:val="008904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90496"/>
  </w:style>
  <w:style w:type="paragraph" w:styleId="Noga">
    <w:name w:val="footer"/>
    <w:basedOn w:val="Navaden"/>
    <w:link w:val="NogaZnak"/>
    <w:unhideWhenUsed/>
    <w:rsid w:val="008904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90496"/>
  </w:style>
  <w:style w:type="paragraph" w:customStyle="1" w:styleId="noga0">
    <w:name w:val="noga"/>
    <w:basedOn w:val="Noga"/>
    <w:qFormat/>
    <w:rsid w:val="00890496"/>
    <w:pPr>
      <w:jc w:val="center"/>
    </w:pPr>
    <w:rPr>
      <w:rFonts w:ascii="Times New Roman" w:hAnsi="Times New Roman"/>
      <w:sz w:val="18"/>
    </w:rPr>
  </w:style>
  <w:style w:type="paragraph" w:customStyle="1" w:styleId="projekt">
    <w:name w:val="projekt"/>
    <w:basedOn w:val="Navaden"/>
    <w:qFormat/>
    <w:rsid w:val="00E32396"/>
    <w:pPr>
      <w:tabs>
        <w:tab w:val="left" w:pos="426"/>
      </w:tabs>
    </w:pPr>
    <w:rPr>
      <w:rFonts w:ascii="Times New Roman" w:hAnsi="Times New Roman"/>
      <w:b/>
      <w:sz w:val="24"/>
      <w:szCs w:val="24"/>
    </w:rPr>
  </w:style>
  <w:style w:type="character" w:customStyle="1" w:styleId="Naslov1Znak">
    <w:name w:val="Naslov 1 Znak"/>
    <w:link w:val="Naslov1"/>
    <w:uiPriority w:val="9"/>
    <w:rsid w:val="00992B54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Naslov2Znak">
    <w:name w:val="Naslov 2 Znak"/>
    <w:link w:val="Naslov2"/>
    <w:uiPriority w:val="9"/>
    <w:rsid w:val="00992B54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uiPriority w:val="9"/>
    <w:rsid w:val="00992B54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uiPriority w:val="9"/>
    <w:semiHidden/>
    <w:rsid w:val="00992B54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uiPriority w:val="9"/>
    <w:semiHidden/>
    <w:rsid w:val="00992B54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uiPriority w:val="9"/>
    <w:semiHidden/>
    <w:rsid w:val="00992B54"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uiPriority w:val="9"/>
    <w:semiHidden/>
    <w:rsid w:val="00992B54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Naslov8Znak">
    <w:name w:val="Naslov 8 Znak"/>
    <w:link w:val="Naslov8"/>
    <w:uiPriority w:val="9"/>
    <w:semiHidden/>
    <w:rsid w:val="00992B54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Naslov9Znak">
    <w:name w:val="Naslov 9 Znak"/>
    <w:link w:val="Naslov9"/>
    <w:uiPriority w:val="9"/>
    <w:semiHidden/>
    <w:rsid w:val="00992B54"/>
    <w:rPr>
      <w:rFonts w:ascii="Calibri Light" w:eastAsia="Times New Roman" w:hAnsi="Calibri Light" w:cs="Times New Roman"/>
      <w:sz w:val="22"/>
      <w:szCs w:val="22"/>
      <w:lang w:val="en-US" w:eastAsia="en-US"/>
    </w:rPr>
  </w:style>
  <w:style w:type="paragraph" w:styleId="Odstavekseznama">
    <w:name w:val="List Paragraph"/>
    <w:basedOn w:val="Navaden"/>
    <w:uiPriority w:val="34"/>
    <w:qFormat/>
    <w:rsid w:val="00992B5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2_Pripomocki\Template\xxx-FR-DRSC-n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B5EB54-BEE4-493A-8EA4-9D2A4BB8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xxx-FR-DRSC-ns.dot</Template>
  <TotalTime>5</TotalTime>
  <Pages>5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u.d.i.g.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Matic Košak</dc:creator>
  <cp:keywords/>
  <cp:lastModifiedBy>Matic Košak</cp:lastModifiedBy>
  <cp:revision>9</cp:revision>
  <cp:lastPrinted>2022-04-11T06:28:00Z</cp:lastPrinted>
  <dcterms:created xsi:type="dcterms:W3CDTF">2022-04-13T08:37:00Z</dcterms:created>
  <dcterms:modified xsi:type="dcterms:W3CDTF">2025-12-05T08:56:00Z</dcterms:modified>
</cp:coreProperties>
</file>